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D30581" w14:textId="77777777" w:rsidR="005878A4" w:rsidRDefault="004D4BB0" w:rsidP="004D4BB0">
      <w:pPr>
        <w:pStyle w:val="Titel"/>
        <w:spacing w:after="0"/>
      </w:pPr>
      <w:bookmarkStart w:id="0" w:name="_Hlt419100120"/>
      <w:r>
        <w:t>Hinweise</w:t>
      </w:r>
    </w:p>
    <w:p w14:paraId="02871F7A" w14:textId="77777777" w:rsidR="005878A4" w:rsidRDefault="005878A4" w:rsidP="00640933">
      <w:pPr>
        <w:pStyle w:val="Titel"/>
        <w:spacing w:before="180"/>
        <w:rPr>
          <w:sz w:val="28"/>
        </w:rPr>
      </w:pPr>
    </w:p>
    <w:p w14:paraId="14CF373B" w14:textId="77777777" w:rsidR="005878A4" w:rsidRDefault="005878A4">
      <w:pPr>
        <w:pStyle w:val="Name"/>
      </w:pPr>
      <w:bookmarkStart w:id="1" w:name="_Hlt413215606"/>
      <w:bookmarkEnd w:id="1"/>
    </w:p>
    <w:p w14:paraId="6C8696D8" w14:textId="77777777" w:rsidR="00EF3201" w:rsidRDefault="00605AF8" w:rsidP="00EF3201">
      <w:pPr>
        <w:pStyle w:val="Titel"/>
      </w:pPr>
      <w:r w:rsidRPr="00605AF8">
        <w:t xml:space="preserve">zur </w:t>
      </w:r>
    </w:p>
    <w:p w14:paraId="0255C719" w14:textId="77777777" w:rsidR="00EF3201" w:rsidRDefault="00605AF8" w:rsidP="00EF3201">
      <w:pPr>
        <w:pStyle w:val="Titel"/>
      </w:pPr>
      <w:r w:rsidRPr="00605AF8">
        <w:t xml:space="preserve">Prüfung von Daten und Unterlagen </w:t>
      </w:r>
    </w:p>
    <w:p w14:paraId="2FC3A97A" w14:textId="77777777" w:rsidR="005878A4" w:rsidRPr="00605AF8" w:rsidRDefault="00605AF8" w:rsidP="00EF3201">
      <w:pPr>
        <w:pStyle w:val="Titel"/>
      </w:pPr>
      <w:r w:rsidRPr="00605AF8">
        <w:t xml:space="preserve">eines </w:t>
      </w:r>
    </w:p>
    <w:p w14:paraId="00498B49" w14:textId="77777777" w:rsidR="005878A4" w:rsidRDefault="00605AF8" w:rsidP="00EF3201">
      <w:pPr>
        <w:pStyle w:val="Titel"/>
      </w:pPr>
      <w:r>
        <w:t>Liegenschaftsbezogenen</w:t>
      </w:r>
      <w:r>
        <w:br/>
        <w:t>Abwasserentsorgungskonzepts</w:t>
      </w:r>
    </w:p>
    <w:p w14:paraId="20713175" w14:textId="77777777" w:rsidR="00605AF8" w:rsidRDefault="00605AF8" w:rsidP="00EF3201">
      <w:pPr>
        <w:pStyle w:val="Titel"/>
      </w:pPr>
    </w:p>
    <w:p w14:paraId="3183295A" w14:textId="77777777" w:rsidR="00605AF8" w:rsidRDefault="00605AF8" w:rsidP="00EF3201">
      <w:pPr>
        <w:pStyle w:val="Titel"/>
      </w:pPr>
      <w:r>
        <w:t>LAK (Teil A)</w:t>
      </w:r>
    </w:p>
    <w:p w14:paraId="0FD62D60" w14:textId="77777777" w:rsidR="005878A4" w:rsidRDefault="005878A4" w:rsidP="00EF3201">
      <w:pPr>
        <w:pStyle w:val="Titel"/>
      </w:pPr>
    </w:p>
    <w:p w14:paraId="269780E3" w14:textId="77777777" w:rsidR="005878A4" w:rsidRDefault="005878A4">
      <w:pPr>
        <w:pStyle w:val="Name"/>
        <w:sectPr w:rsidR="005878A4" w:rsidSect="008C1FD6">
          <w:headerReference w:type="even" r:id="rId7"/>
          <w:type w:val="continuous"/>
          <w:pgSz w:w="11906" w:h="16838" w:code="9"/>
          <w:pgMar w:top="1985" w:right="1418" w:bottom="1985" w:left="1418" w:header="1077" w:footer="1077" w:gutter="0"/>
          <w:cols w:space="720"/>
        </w:sectPr>
      </w:pPr>
    </w:p>
    <w:p w14:paraId="1D38431B" w14:textId="77777777" w:rsidR="005878A4" w:rsidRDefault="005878A4">
      <w:pPr>
        <w:pStyle w:val="Name"/>
      </w:pPr>
    </w:p>
    <w:p w14:paraId="127336F5" w14:textId="77777777" w:rsidR="005878A4" w:rsidRDefault="005878A4">
      <w:pPr>
        <w:pStyle w:val="Name"/>
      </w:pPr>
    </w:p>
    <w:p w14:paraId="691007CE" w14:textId="77777777" w:rsidR="005878A4" w:rsidRDefault="005878A4">
      <w:pPr>
        <w:pStyle w:val="Name"/>
      </w:pPr>
    </w:p>
    <w:p w14:paraId="27084985" w14:textId="77777777" w:rsidR="005878A4" w:rsidRDefault="005878A4">
      <w:pPr>
        <w:pStyle w:val="Name"/>
      </w:pPr>
    </w:p>
    <w:p w14:paraId="03F94B70" w14:textId="77777777" w:rsidR="005878A4" w:rsidRDefault="005878A4">
      <w:pPr>
        <w:pStyle w:val="Name"/>
      </w:pPr>
    </w:p>
    <w:p w14:paraId="0DCFAC2E" w14:textId="77777777" w:rsidR="005878A4" w:rsidRDefault="005878A4">
      <w:pPr>
        <w:pStyle w:val="Name"/>
      </w:pPr>
    </w:p>
    <w:p w14:paraId="730D25CB" w14:textId="77777777" w:rsidR="0031777D" w:rsidRDefault="004D4BB0" w:rsidP="006F4D08">
      <w:pPr>
        <w:pStyle w:val="Name"/>
      </w:pPr>
      <w:r>
        <w:t>Beispiel-Prüf</w:t>
      </w:r>
      <w:r w:rsidR="006F4D08">
        <w:t>liste</w:t>
      </w:r>
    </w:p>
    <w:p w14:paraId="5A6FC8B7" w14:textId="77777777" w:rsidR="0031777D" w:rsidRDefault="0031777D" w:rsidP="000C3F69">
      <w:pPr>
        <w:pStyle w:val="Name"/>
      </w:pPr>
    </w:p>
    <w:p w14:paraId="0D740AF2" w14:textId="77777777" w:rsidR="005878A4" w:rsidRDefault="000C3F69" w:rsidP="0031777D">
      <w:pPr>
        <w:pStyle w:val="Name"/>
      </w:pPr>
      <w:r>
        <w:t xml:space="preserve">für die </w:t>
      </w:r>
      <w:r w:rsidR="0031777D">
        <w:t>Datenp</w:t>
      </w:r>
      <w:r>
        <w:t xml:space="preserve">rüfung </w:t>
      </w:r>
    </w:p>
    <w:p w14:paraId="37D4A00F" w14:textId="77777777" w:rsidR="005878A4" w:rsidRDefault="005878A4">
      <w:pPr>
        <w:pStyle w:val="Name"/>
      </w:pPr>
    </w:p>
    <w:p w14:paraId="730D377D" w14:textId="77777777" w:rsidR="005878A4" w:rsidRDefault="005878A4" w:rsidP="000C3F69">
      <w:pPr>
        <w:pStyle w:val="Name"/>
      </w:pPr>
    </w:p>
    <w:p w14:paraId="5D16A0A8" w14:textId="77777777" w:rsidR="005878A4" w:rsidRDefault="005878A4">
      <w:pPr>
        <w:pStyle w:val="Name"/>
      </w:pPr>
    </w:p>
    <w:p w14:paraId="481E3CC0" w14:textId="77777777" w:rsidR="005878A4" w:rsidRDefault="005878A4">
      <w:pPr>
        <w:pStyle w:val="Name"/>
      </w:pPr>
    </w:p>
    <w:p w14:paraId="4B0D64EC" w14:textId="77777777" w:rsidR="005878A4" w:rsidRDefault="005878A4">
      <w:pPr>
        <w:pStyle w:val="Name"/>
      </w:pPr>
    </w:p>
    <w:p w14:paraId="5BE57D09" w14:textId="77777777" w:rsidR="005878A4" w:rsidRDefault="00C6468C" w:rsidP="00EF3201">
      <w:pPr>
        <w:pStyle w:val="Name"/>
        <w:jc w:val="left"/>
      </w:pPr>
      <w:r>
        <w:lastRenderedPageBreak/>
        <w:t>Allgemeine Informationen</w:t>
      </w:r>
    </w:p>
    <w:p w14:paraId="0DFAB12B" w14:textId="77777777" w:rsidR="005878A4" w:rsidRDefault="005878A4" w:rsidP="00605AF8">
      <w:pPr>
        <w:pStyle w:val="Name"/>
        <w:jc w:val="left"/>
        <w:sectPr w:rsidR="005878A4" w:rsidSect="008C1FD6">
          <w:headerReference w:type="default" r:id="rId8"/>
          <w:footerReference w:type="default" r:id="rId9"/>
          <w:type w:val="continuous"/>
          <w:pgSz w:w="11906" w:h="16838" w:code="9"/>
          <w:pgMar w:top="1985" w:right="1418" w:bottom="1985" w:left="1418" w:header="1077" w:footer="1077" w:gutter="0"/>
          <w:cols w:space="720"/>
        </w:sectPr>
      </w:pPr>
    </w:p>
    <w:tbl>
      <w:tblPr>
        <w:tblpPr w:leftFromText="141" w:rightFromText="141" w:vertAnchor="text" w:horzAnchor="margin" w:tblpY="192"/>
        <w:tblW w:w="914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3544"/>
        <w:gridCol w:w="1559"/>
        <w:gridCol w:w="2268"/>
      </w:tblGrid>
      <w:tr w:rsidR="00844E42" w14:paraId="084A7BA4" w14:textId="77777777" w:rsidTr="004E3635">
        <w:trPr>
          <w:cantSplit/>
          <w:trHeight w:val="696"/>
        </w:trPr>
        <w:tc>
          <w:tcPr>
            <w:tcW w:w="5315" w:type="dxa"/>
            <w:gridSpan w:val="2"/>
          </w:tcPr>
          <w:p w14:paraId="656B6B80" w14:textId="77777777" w:rsidR="00844E42" w:rsidRPr="00D26B35" w:rsidRDefault="00844E42" w:rsidP="00C8784E">
            <w:pPr>
              <w:pStyle w:val="Kopfzeile"/>
            </w:pPr>
            <w:bookmarkStart w:id="2" w:name="_Hlt421689349"/>
            <w:bookmarkStart w:id="3" w:name="_Ref413221690"/>
            <w:bookmarkStart w:id="4" w:name="_Toc413225701"/>
            <w:bookmarkStart w:id="5" w:name="_Toc244337807"/>
            <w:bookmarkEnd w:id="2"/>
            <w:r>
              <w:t>Leitstelle Abwasser:</w:t>
            </w:r>
          </w:p>
          <w:p w14:paraId="65080622" w14:textId="77777777" w:rsidR="00844E42" w:rsidRDefault="00844E42" w:rsidP="00844E42">
            <w:pPr>
              <w:pStyle w:val="Kopfzeile"/>
            </w:pPr>
          </w:p>
        </w:tc>
        <w:tc>
          <w:tcPr>
            <w:tcW w:w="1559" w:type="dxa"/>
          </w:tcPr>
          <w:p w14:paraId="7FE0311F" w14:textId="77777777" w:rsidR="00844E42" w:rsidRPr="00FE0799" w:rsidRDefault="00844E42" w:rsidP="004E3635">
            <w:pPr>
              <w:pStyle w:val="Kopfzeile"/>
            </w:pPr>
            <w:r w:rsidRPr="00FE0799">
              <w:t xml:space="preserve">Projektleiter </w:t>
            </w:r>
            <w:r>
              <w:br/>
            </w:r>
            <w:r w:rsidRPr="00FE0799">
              <w:t>Abwasser:</w:t>
            </w:r>
          </w:p>
        </w:tc>
        <w:tc>
          <w:tcPr>
            <w:tcW w:w="2268" w:type="dxa"/>
          </w:tcPr>
          <w:p w14:paraId="56C96C3E" w14:textId="77777777" w:rsidR="00844E42" w:rsidRPr="007A2AE7" w:rsidRDefault="00844E42" w:rsidP="004E3635">
            <w:pPr>
              <w:pStyle w:val="TXT"/>
              <w:rPr>
                <w:color w:val="0000FF"/>
              </w:rPr>
            </w:pPr>
          </w:p>
        </w:tc>
      </w:tr>
      <w:tr w:rsidR="00844E42" w14:paraId="3698990C" w14:textId="77777777" w:rsidTr="004E3635">
        <w:trPr>
          <w:cantSplit/>
          <w:trHeight w:val="706"/>
        </w:trPr>
        <w:tc>
          <w:tcPr>
            <w:tcW w:w="5315" w:type="dxa"/>
            <w:gridSpan w:val="2"/>
          </w:tcPr>
          <w:p w14:paraId="2C75F262" w14:textId="77777777" w:rsidR="00844E42" w:rsidRDefault="000566D9" w:rsidP="00844E42">
            <w:pPr>
              <w:pStyle w:val="Kopfzeile"/>
            </w:pPr>
            <w:r>
              <w:t>zuständige Dienststelle:</w:t>
            </w:r>
          </w:p>
          <w:p w14:paraId="43E06F18" w14:textId="77777777" w:rsidR="004E3635" w:rsidRDefault="004E3635" w:rsidP="00844E42">
            <w:pPr>
              <w:pStyle w:val="Kopfzeile"/>
            </w:pPr>
          </w:p>
        </w:tc>
        <w:tc>
          <w:tcPr>
            <w:tcW w:w="1559" w:type="dxa"/>
          </w:tcPr>
          <w:p w14:paraId="1412CF3A" w14:textId="77777777" w:rsidR="00844E42" w:rsidRPr="00FE0799" w:rsidRDefault="00844E42" w:rsidP="004E3635">
            <w:pPr>
              <w:pStyle w:val="Kopfzeile"/>
              <w:tabs>
                <w:tab w:val="clear" w:pos="9072"/>
              </w:tabs>
              <w:spacing w:before="80"/>
            </w:pPr>
            <w:r w:rsidRPr="00FE0799">
              <w:t>Vermessungsbüro:</w:t>
            </w:r>
          </w:p>
        </w:tc>
        <w:tc>
          <w:tcPr>
            <w:tcW w:w="2268" w:type="dxa"/>
          </w:tcPr>
          <w:p w14:paraId="30A49FF0" w14:textId="77777777" w:rsidR="00844E42" w:rsidRPr="007A2AE7" w:rsidRDefault="00844E42" w:rsidP="004E3635">
            <w:pPr>
              <w:pStyle w:val="TXT"/>
              <w:rPr>
                <w:color w:val="0000FF"/>
              </w:rPr>
            </w:pPr>
          </w:p>
        </w:tc>
      </w:tr>
      <w:tr w:rsidR="00844E42" w14:paraId="4BD7A637" w14:textId="77777777" w:rsidTr="004E3635">
        <w:trPr>
          <w:cantSplit/>
          <w:trHeight w:val="705"/>
        </w:trPr>
        <w:tc>
          <w:tcPr>
            <w:tcW w:w="5315" w:type="dxa"/>
            <w:gridSpan w:val="2"/>
          </w:tcPr>
          <w:p w14:paraId="1734398E" w14:textId="77777777" w:rsidR="00844E42" w:rsidRDefault="00844E42" w:rsidP="00844E42">
            <w:pPr>
              <w:pStyle w:val="Kopfzeile"/>
            </w:pPr>
            <w:r>
              <w:t>Liegenschaft</w:t>
            </w:r>
            <w:r w:rsidR="00641216">
              <w:t>/Wirtschaftseinheit</w:t>
            </w:r>
            <w:r>
              <w:t>:</w:t>
            </w:r>
          </w:p>
          <w:p w14:paraId="4990A80B" w14:textId="77777777" w:rsidR="004E3635" w:rsidRPr="00FE0799" w:rsidRDefault="004E3635" w:rsidP="00844E42">
            <w:pPr>
              <w:pStyle w:val="Kopfzeile"/>
            </w:pPr>
          </w:p>
        </w:tc>
        <w:tc>
          <w:tcPr>
            <w:tcW w:w="1559" w:type="dxa"/>
          </w:tcPr>
          <w:p w14:paraId="4D8B9552" w14:textId="77777777" w:rsidR="00844E42" w:rsidRPr="00FE0799" w:rsidRDefault="00844E42" w:rsidP="004E3635">
            <w:pPr>
              <w:rPr>
                <w:b/>
              </w:rPr>
            </w:pPr>
            <w:r w:rsidRPr="00FE0799">
              <w:rPr>
                <w:b/>
              </w:rPr>
              <w:t>Vermessung in:</w:t>
            </w:r>
          </w:p>
        </w:tc>
        <w:tc>
          <w:tcPr>
            <w:tcW w:w="2268" w:type="dxa"/>
          </w:tcPr>
          <w:p w14:paraId="7EEC5722" w14:textId="77777777" w:rsidR="00844E42" w:rsidRPr="007A2AE7" w:rsidRDefault="00844E42" w:rsidP="004E3635">
            <w:pPr>
              <w:pStyle w:val="TXT"/>
              <w:rPr>
                <w:color w:val="0000FF"/>
              </w:rPr>
            </w:pPr>
          </w:p>
        </w:tc>
      </w:tr>
      <w:tr w:rsidR="00844E42" w14:paraId="43F3C97D" w14:textId="77777777" w:rsidTr="004E3635">
        <w:trPr>
          <w:trHeight w:val="569"/>
        </w:trPr>
        <w:tc>
          <w:tcPr>
            <w:tcW w:w="1771" w:type="dxa"/>
            <w:vAlign w:val="center"/>
          </w:tcPr>
          <w:p w14:paraId="2B10775B" w14:textId="77777777" w:rsidR="00844E42" w:rsidRPr="009B3398" w:rsidRDefault="00844E42" w:rsidP="00844E42">
            <w:pPr>
              <w:pStyle w:val="Kopfzeile"/>
            </w:pPr>
            <w:r>
              <w:t>Abgabedatum:</w:t>
            </w:r>
          </w:p>
        </w:tc>
        <w:tc>
          <w:tcPr>
            <w:tcW w:w="3544" w:type="dxa"/>
            <w:vAlign w:val="center"/>
          </w:tcPr>
          <w:p w14:paraId="31BF9CB3" w14:textId="77777777" w:rsidR="00844E42" w:rsidRPr="007A2AE7" w:rsidRDefault="00844E42" w:rsidP="004E3635">
            <w:pPr>
              <w:pStyle w:val="Kopfzeile"/>
              <w:rPr>
                <w:b w:val="0"/>
                <w:bCs/>
                <w:color w:val="0000FF"/>
              </w:rPr>
            </w:pPr>
          </w:p>
        </w:tc>
        <w:tc>
          <w:tcPr>
            <w:tcW w:w="1559" w:type="dxa"/>
          </w:tcPr>
          <w:p w14:paraId="1EEB532D" w14:textId="77777777" w:rsidR="00844E42" w:rsidRPr="00FE0799" w:rsidRDefault="00844E42" w:rsidP="004E3635">
            <w:pPr>
              <w:rPr>
                <w:b/>
              </w:rPr>
            </w:pPr>
            <w:r w:rsidRPr="00FE0799">
              <w:rPr>
                <w:b/>
              </w:rPr>
              <w:t>Projektleiter</w:t>
            </w:r>
            <w:r>
              <w:rPr>
                <w:b/>
              </w:rPr>
              <w:br/>
            </w:r>
            <w:r w:rsidRPr="00FE0799">
              <w:rPr>
                <w:b/>
              </w:rPr>
              <w:t>Vermessung:</w:t>
            </w:r>
          </w:p>
        </w:tc>
        <w:tc>
          <w:tcPr>
            <w:tcW w:w="2268" w:type="dxa"/>
          </w:tcPr>
          <w:p w14:paraId="44E29826" w14:textId="77777777" w:rsidR="00844E42" w:rsidRPr="007A2AE7" w:rsidRDefault="00844E42" w:rsidP="004E3635">
            <w:pPr>
              <w:pStyle w:val="TXT"/>
              <w:rPr>
                <w:color w:val="0000FF"/>
              </w:rPr>
            </w:pPr>
          </w:p>
        </w:tc>
      </w:tr>
      <w:tr w:rsidR="00844E42" w14:paraId="264CED39" w14:textId="77777777" w:rsidTr="004E3635">
        <w:trPr>
          <w:trHeight w:val="576"/>
        </w:trPr>
        <w:tc>
          <w:tcPr>
            <w:tcW w:w="1771" w:type="dxa"/>
            <w:vAlign w:val="center"/>
          </w:tcPr>
          <w:p w14:paraId="7A859886" w14:textId="77777777" w:rsidR="00844E42" w:rsidRDefault="00844E42" w:rsidP="00844E42">
            <w:pPr>
              <w:pStyle w:val="Kopfzeile"/>
            </w:pPr>
            <w:r>
              <w:t>Status:</w:t>
            </w:r>
          </w:p>
        </w:tc>
        <w:tc>
          <w:tcPr>
            <w:tcW w:w="3544" w:type="dxa"/>
            <w:vAlign w:val="center"/>
          </w:tcPr>
          <w:p w14:paraId="72393DE5" w14:textId="77777777" w:rsidR="00844E42" w:rsidRPr="007A2AE7" w:rsidRDefault="00844E42" w:rsidP="004E3635">
            <w:pPr>
              <w:pStyle w:val="Kopfzeile"/>
              <w:rPr>
                <w:b w:val="0"/>
                <w:bCs/>
                <w:color w:val="0000FF"/>
              </w:rPr>
            </w:pPr>
          </w:p>
        </w:tc>
        <w:tc>
          <w:tcPr>
            <w:tcW w:w="1559" w:type="dxa"/>
          </w:tcPr>
          <w:p w14:paraId="190865B7" w14:textId="77777777" w:rsidR="00844E42" w:rsidRPr="00FE0799" w:rsidRDefault="00844E42" w:rsidP="004E3635">
            <w:pPr>
              <w:rPr>
                <w:b/>
              </w:rPr>
            </w:pPr>
            <w:r>
              <w:rPr>
                <w:b/>
              </w:rPr>
              <w:t>Inspektions</w:t>
            </w:r>
            <w:r w:rsidRPr="00FE0799">
              <w:rPr>
                <w:b/>
              </w:rPr>
              <w:t>firma:</w:t>
            </w:r>
          </w:p>
        </w:tc>
        <w:tc>
          <w:tcPr>
            <w:tcW w:w="2268" w:type="dxa"/>
          </w:tcPr>
          <w:p w14:paraId="7232EA21" w14:textId="77777777" w:rsidR="00844E42" w:rsidRPr="007A2AE7" w:rsidRDefault="00844E42" w:rsidP="004E3635">
            <w:pPr>
              <w:pStyle w:val="TXT"/>
              <w:rPr>
                <w:color w:val="0000FF"/>
              </w:rPr>
            </w:pPr>
          </w:p>
        </w:tc>
      </w:tr>
      <w:tr w:rsidR="00844E42" w14:paraId="5CE436BD" w14:textId="77777777" w:rsidTr="004E3635">
        <w:trPr>
          <w:trHeight w:val="576"/>
        </w:trPr>
        <w:tc>
          <w:tcPr>
            <w:tcW w:w="1771" w:type="dxa"/>
            <w:vAlign w:val="center"/>
          </w:tcPr>
          <w:p w14:paraId="703579A6" w14:textId="77777777" w:rsidR="00844E42" w:rsidRDefault="00844E42" w:rsidP="00844E42">
            <w:pPr>
              <w:pStyle w:val="Kopfzeile"/>
            </w:pPr>
            <w:r>
              <w:t>geprüft am:</w:t>
            </w:r>
          </w:p>
        </w:tc>
        <w:tc>
          <w:tcPr>
            <w:tcW w:w="3544" w:type="dxa"/>
            <w:vAlign w:val="center"/>
          </w:tcPr>
          <w:p w14:paraId="4E88BC41" w14:textId="77777777" w:rsidR="00844E42" w:rsidRPr="007A2AE7" w:rsidRDefault="00844E42" w:rsidP="004E3635">
            <w:pPr>
              <w:pStyle w:val="Kopfzeile"/>
              <w:rPr>
                <w:b w:val="0"/>
                <w:bCs/>
                <w:color w:val="0000FF"/>
              </w:rPr>
            </w:pPr>
          </w:p>
        </w:tc>
        <w:tc>
          <w:tcPr>
            <w:tcW w:w="1559" w:type="dxa"/>
          </w:tcPr>
          <w:p w14:paraId="6EAAF9A1" w14:textId="77777777" w:rsidR="00844E42" w:rsidRPr="00FE0799" w:rsidRDefault="00844E42" w:rsidP="004E3635">
            <w:pPr>
              <w:rPr>
                <w:b/>
              </w:rPr>
            </w:pPr>
            <w:r w:rsidRPr="00FE0799">
              <w:rPr>
                <w:b/>
              </w:rPr>
              <w:t>Untersuchung in:</w:t>
            </w:r>
          </w:p>
        </w:tc>
        <w:tc>
          <w:tcPr>
            <w:tcW w:w="2268" w:type="dxa"/>
          </w:tcPr>
          <w:p w14:paraId="30378489" w14:textId="77777777" w:rsidR="00844E42" w:rsidRPr="007A2AE7" w:rsidRDefault="00844E42" w:rsidP="004E3635">
            <w:pPr>
              <w:pStyle w:val="TXT"/>
              <w:rPr>
                <w:color w:val="0000FF"/>
              </w:rPr>
            </w:pPr>
          </w:p>
        </w:tc>
      </w:tr>
      <w:tr w:rsidR="00844E42" w14:paraId="531218F9" w14:textId="77777777" w:rsidTr="004E3635">
        <w:trPr>
          <w:trHeight w:val="576"/>
        </w:trPr>
        <w:tc>
          <w:tcPr>
            <w:tcW w:w="1771" w:type="dxa"/>
            <w:vAlign w:val="center"/>
          </w:tcPr>
          <w:p w14:paraId="3A14C8A0" w14:textId="77777777" w:rsidR="00844E42" w:rsidRPr="00732F77" w:rsidRDefault="00844E42" w:rsidP="00844E42">
            <w:pPr>
              <w:pStyle w:val="Kopfzeile"/>
            </w:pPr>
            <w:r>
              <w:t>geprüft durch:</w:t>
            </w:r>
          </w:p>
        </w:tc>
        <w:tc>
          <w:tcPr>
            <w:tcW w:w="3544" w:type="dxa"/>
            <w:vAlign w:val="center"/>
          </w:tcPr>
          <w:p w14:paraId="4A618568" w14:textId="77777777" w:rsidR="00844E42" w:rsidRPr="007A2AE7" w:rsidRDefault="00844E42" w:rsidP="004E3635">
            <w:pPr>
              <w:pStyle w:val="Kopfzeile"/>
              <w:rPr>
                <w:b w:val="0"/>
                <w:bCs/>
                <w:color w:val="0000FF"/>
                <w:sz w:val="22"/>
              </w:rPr>
            </w:pPr>
          </w:p>
        </w:tc>
        <w:tc>
          <w:tcPr>
            <w:tcW w:w="1559" w:type="dxa"/>
          </w:tcPr>
          <w:p w14:paraId="1A47B41C" w14:textId="77777777" w:rsidR="00844E42" w:rsidRPr="00FE0799" w:rsidRDefault="00844E42" w:rsidP="004E3635">
            <w:pPr>
              <w:rPr>
                <w:b/>
              </w:rPr>
            </w:pPr>
            <w:r w:rsidRPr="00FE0799">
              <w:rPr>
                <w:b/>
              </w:rPr>
              <w:t>Ingenieurbüro:</w:t>
            </w:r>
          </w:p>
        </w:tc>
        <w:tc>
          <w:tcPr>
            <w:tcW w:w="2268" w:type="dxa"/>
          </w:tcPr>
          <w:p w14:paraId="4BD55B08" w14:textId="77777777" w:rsidR="00844E42" w:rsidRPr="007A2AE7" w:rsidRDefault="00844E42" w:rsidP="004E3635">
            <w:pPr>
              <w:pStyle w:val="TXT"/>
              <w:rPr>
                <w:color w:val="0000FF"/>
              </w:rPr>
            </w:pPr>
          </w:p>
        </w:tc>
      </w:tr>
      <w:bookmarkEnd w:id="3"/>
      <w:bookmarkEnd w:id="4"/>
      <w:bookmarkEnd w:id="5"/>
    </w:tbl>
    <w:p w14:paraId="7854E4D7" w14:textId="77777777" w:rsidR="00A96189" w:rsidRDefault="00A96189" w:rsidP="00844E42">
      <w:pPr>
        <w:pStyle w:val="TXT"/>
      </w:pPr>
    </w:p>
    <w:p w14:paraId="6BDC0AE2" w14:textId="77777777" w:rsidR="00C6468C" w:rsidRDefault="00C6468C" w:rsidP="002B31E5">
      <w:pPr>
        <w:pStyle w:val="berschrift1"/>
      </w:pPr>
      <w:r>
        <w:t xml:space="preserve">Datenumfang </w:t>
      </w:r>
    </w:p>
    <w:tbl>
      <w:tblPr>
        <w:tblpPr w:leftFromText="141" w:rightFromText="141" w:vertAnchor="text" w:horzAnchor="margin" w:tblpY="192"/>
        <w:tblW w:w="914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6"/>
        <w:gridCol w:w="3827"/>
        <w:gridCol w:w="992"/>
        <w:gridCol w:w="2977"/>
      </w:tblGrid>
      <w:tr w:rsidR="00C8784E" w14:paraId="3EC41057" w14:textId="77777777" w:rsidTr="00630F18">
        <w:trPr>
          <w:trHeight w:val="569"/>
        </w:trPr>
        <w:tc>
          <w:tcPr>
            <w:tcW w:w="1346" w:type="dxa"/>
          </w:tcPr>
          <w:p w14:paraId="739A66D3" w14:textId="77777777" w:rsidR="00C8784E" w:rsidRPr="009B3398" w:rsidRDefault="00C8784E" w:rsidP="00DF196C">
            <w:pPr>
              <w:pStyle w:val="Kopfzeile"/>
            </w:pPr>
            <w:r>
              <w:t>Dateiname</w:t>
            </w:r>
          </w:p>
        </w:tc>
        <w:tc>
          <w:tcPr>
            <w:tcW w:w="3827" w:type="dxa"/>
          </w:tcPr>
          <w:p w14:paraId="0567AE0F" w14:textId="77777777" w:rsidR="00C8784E" w:rsidRPr="00917026" w:rsidRDefault="00C8784E" w:rsidP="00DF196C">
            <w:pPr>
              <w:pStyle w:val="Kopfzeile"/>
              <w:rPr>
                <w:b w:val="0"/>
                <w:bCs/>
                <w:color w:val="0000FF"/>
              </w:rPr>
            </w:pPr>
          </w:p>
        </w:tc>
        <w:tc>
          <w:tcPr>
            <w:tcW w:w="992" w:type="dxa"/>
          </w:tcPr>
          <w:p w14:paraId="758D1D3C" w14:textId="77777777" w:rsidR="00C8784E" w:rsidRPr="00FE0799" w:rsidRDefault="00C8784E" w:rsidP="00DF196C">
            <w:pPr>
              <w:pStyle w:val="Kopfzeile"/>
            </w:pPr>
            <w:r>
              <w:t>Inhalt</w:t>
            </w:r>
            <w:r w:rsidRPr="00FE0799">
              <w:t>:</w:t>
            </w:r>
          </w:p>
        </w:tc>
        <w:tc>
          <w:tcPr>
            <w:tcW w:w="2977" w:type="dxa"/>
            <w:vAlign w:val="center"/>
          </w:tcPr>
          <w:p w14:paraId="41A771F2" w14:textId="77777777" w:rsidR="00C8784E" w:rsidRDefault="00D97019" w:rsidP="00D97019">
            <w: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Metadaten</w:t>
            </w:r>
            <w:r>
              <w:br/>
            </w:r>
            <w:r w:rsidR="00DF196C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F196C">
              <w:instrText xml:space="preserve"> FORMCHECKBOX </w:instrText>
            </w:r>
            <w:r w:rsidR="00DF196C">
              <w:fldChar w:fldCharType="separate"/>
            </w:r>
            <w:r w:rsidR="00DF196C">
              <w:fldChar w:fldCharType="end"/>
            </w:r>
            <w:r w:rsidR="00DF196C">
              <w:t xml:space="preserve"> Stammdatenkollektiv</w:t>
            </w:r>
            <w:r w:rsidR="00DF196C">
              <w:br/>
            </w:r>
            <w:r w:rsidR="00DF196C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F196C">
              <w:instrText xml:space="preserve"> FORMCHECKBOX </w:instrText>
            </w:r>
            <w:r w:rsidR="00DF196C">
              <w:fldChar w:fldCharType="separate"/>
            </w:r>
            <w:r w:rsidR="00DF196C">
              <w:fldChar w:fldCharType="end"/>
            </w:r>
            <w:r w:rsidR="00DF196C">
              <w:t xml:space="preserve"> Zustandsdatenkollektiv</w:t>
            </w:r>
            <w:r w:rsidR="00DF196C">
              <w:br/>
            </w:r>
            <w:r w:rsidR="00DF196C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F196C">
              <w:instrText xml:space="preserve"> FORMCHECKBOX </w:instrText>
            </w:r>
            <w:r w:rsidR="00DF196C">
              <w:fldChar w:fldCharType="separate"/>
            </w:r>
            <w:r w:rsidR="00DF196C">
              <w:fldChar w:fldCharType="end"/>
            </w:r>
            <w:r w:rsidR="00DF196C">
              <w:t xml:space="preserve"> Hydraulikdatenkollektiv</w:t>
            </w:r>
            <w:r w:rsidR="00DF196C">
              <w:br/>
            </w:r>
            <w:r w:rsidR="00DF196C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F196C">
              <w:instrText xml:space="preserve"> FORMCHECKBOX </w:instrText>
            </w:r>
            <w:r w:rsidR="00DF196C">
              <w:fldChar w:fldCharType="separate"/>
            </w:r>
            <w:r w:rsidR="00DF196C">
              <w:fldChar w:fldCharType="end"/>
            </w:r>
            <w:r w:rsidR="00DF196C">
              <w:t xml:space="preserve"> Betriebsdatenkollektiv</w:t>
            </w:r>
          </w:p>
          <w:p w14:paraId="4FCB2129" w14:textId="77777777" w:rsidR="00630F18" w:rsidRPr="00FE0799" w:rsidRDefault="00630F18" w:rsidP="00630F18">
            <w: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Präsentationsdatenkollektiv</w:t>
            </w:r>
          </w:p>
        </w:tc>
      </w:tr>
      <w:tr w:rsidR="00DF196C" w14:paraId="17E6C484" w14:textId="77777777" w:rsidTr="00630F18">
        <w:trPr>
          <w:trHeight w:val="576"/>
        </w:trPr>
        <w:tc>
          <w:tcPr>
            <w:tcW w:w="1346" w:type="dxa"/>
          </w:tcPr>
          <w:p w14:paraId="02B3A968" w14:textId="77777777" w:rsidR="00DF196C" w:rsidRDefault="00DF196C" w:rsidP="00DF196C">
            <w:pPr>
              <w:pStyle w:val="Kopfzeile"/>
            </w:pPr>
            <w:r>
              <w:t>Dateiname</w:t>
            </w:r>
          </w:p>
        </w:tc>
        <w:tc>
          <w:tcPr>
            <w:tcW w:w="3827" w:type="dxa"/>
          </w:tcPr>
          <w:p w14:paraId="4176BF6A" w14:textId="77777777" w:rsidR="00DF196C" w:rsidRPr="00917026" w:rsidRDefault="00DF196C" w:rsidP="00DF196C">
            <w:pPr>
              <w:pStyle w:val="Kopfzeile"/>
              <w:rPr>
                <w:b w:val="0"/>
                <w:bCs/>
                <w:color w:val="0000FF"/>
              </w:rPr>
            </w:pPr>
          </w:p>
        </w:tc>
        <w:tc>
          <w:tcPr>
            <w:tcW w:w="992" w:type="dxa"/>
          </w:tcPr>
          <w:p w14:paraId="039A2E0A" w14:textId="77777777" w:rsidR="00DF196C" w:rsidRDefault="00DF196C" w:rsidP="00DF196C">
            <w:r w:rsidRPr="006E35E4">
              <w:rPr>
                <w:b/>
              </w:rPr>
              <w:t>Inhalt</w:t>
            </w:r>
          </w:p>
        </w:tc>
        <w:tc>
          <w:tcPr>
            <w:tcW w:w="2977" w:type="dxa"/>
          </w:tcPr>
          <w:p w14:paraId="4CE4E8A9" w14:textId="77777777" w:rsidR="00630F18" w:rsidRDefault="00630F18" w:rsidP="00630F18">
            <w: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Metadaten</w:t>
            </w:r>
            <w:r>
              <w:br/>
            </w:r>
            <w: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Stammdatenkollektiv</w:t>
            </w:r>
            <w:r>
              <w:br/>
            </w:r>
            <w: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Zustandsdatenkollektiv</w:t>
            </w:r>
            <w:r>
              <w:br/>
            </w:r>
            <w: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Hydraulikdatenkollektiv</w:t>
            </w:r>
            <w:r>
              <w:br/>
            </w:r>
            <w: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Betriebsdatenkollektiv</w:t>
            </w:r>
          </w:p>
          <w:p w14:paraId="04BE69A0" w14:textId="77777777" w:rsidR="00DF196C" w:rsidRDefault="00630F18" w:rsidP="00630F18">
            <w: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Präsentationsdatenkollektiv</w:t>
            </w:r>
          </w:p>
        </w:tc>
      </w:tr>
      <w:tr w:rsidR="00DF196C" w14:paraId="4B3FB340" w14:textId="77777777" w:rsidTr="00630F18">
        <w:trPr>
          <w:trHeight w:val="576"/>
        </w:trPr>
        <w:tc>
          <w:tcPr>
            <w:tcW w:w="1346" w:type="dxa"/>
          </w:tcPr>
          <w:p w14:paraId="0B0DC7EF" w14:textId="77777777" w:rsidR="00DF196C" w:rsidRDefault="00DF196C" w:rsidP="00DF196C">
            <w:pPr>
              <w:pStyle w:val="Kopfzeile"/>
            </w:pPr>
            <w:r>
              <w:t>Dateiname</w:t>
            </w:r>
          </w:p>
        </w:tc>
        <w:tc>
          <w:tcPr>
            <w:tcW w:w="3827" w:type="dxa"/>
          </w:tcPr>
          <w:p w14:paraId="2ABBD658" w14:textId="77777777" w:rsidR="00DF196C" w:rsidRPr="00917026" w:rsidRDefault="00DF196C" w:rsidP="00DF196C">
            <w:pPr>
              <w:pStyle w:val="Kopfzeile"/>
              <w:rPr>
                <w:b w:val="0"/>
                <w:bCs/>
                <w:color w:val="0000FF"/>
              </w:rPr>
            </w:pPr>
          </w:p>
        </w:tc>
        <w:tc>
          <w:tcPr>
            <w:tcW w:w="992" w:type="dxa"/>
          </w:tcPr>
          <w:p w14:paraId="031AC27E" w14:textId="77777777" w:rsidR="00DF196C" w:rsidRDefault="00DF196C" w:rsidP="00DF196C">
            <w:r w:rsidRPr="006E35E4">
              <w:rPr>
                <w:b/>
              </w:rPr>
              <w:t>Inhalt</w:t>
            </w:r>
          </w:p>
        </w:tc>
        <w:tc>
          <w:tcPr>
            <w:tcW w:w="2977" w:type="dxa"/>
          </w:tcPr>
          <w:p w14:paraId="34A40B0E" w14:textId="77777777" w:rsidR="00630F18" w:rsidRDefault="00630F18" w:rsidP="00630F18">
            <w: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Metadaten</w:t>
            </w:r>
            <w:r>
              <w:br/>
            </w:r>
            <w: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Stammdatenkollektiv</w:t>
            </w:r>
            <w:r>
              <w:br/>
            </w:r>
            <w: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Zustandsdatenkollektiv</w:t>
            </w:r>
            <w:r>
              <w:br/>
            </w:r>
            <w: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Hydraulikdatenkollektiv</w:t>
            </w:r>
            <w:r>
              <w:br/>
            </w:r>
            <w: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Betriebsdatenkollektiv</w:t>
            </w:r>
          </w:p>
          <w:p w14:paraId="1448E32B" w14:textId="77777777" w:rsidR="00DF196C" w:rsidRDefault="00630F18" w:rsidP="00630F18">
            <w: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Präsentationsdatenkollektiv</w:t>
            </w:r>
          </w:p>
        </w:tc>
      </w:tr>
    </w:tbl>
    <w:p w14:paraId="65CC74CA" w14:textId="77777777" w:rsidR="00844E42" w:rsidRDefault="00095364" w:rsidP="00095364">
      <w:pPr>
        <w:pStyle w:val="berschrift2"/>
      </w:pPr>
      <w:r>
        <w:lastRenderedPageBreak/>
        <w:t xml:space="preserve">Beauftragter </w:t>
      </w:r>
      <w:r w:rsidR="00C639FE">
        <w:t>Datenumfang</w:t>
      </w:r>
      <w:r w:rsidR="00FF7D03">
        <w:t xml:space="preserve"> </w:t>
      </w:r>
    </w:p>
    <w:p w14:paraId="6FA961B7" w14:textId="77777777" w:rsidR="00C639FE" w:rsidRDefault="00D50700" w:rsidP="006F2EFB">
      <w:pPr>
        <w:pStyle w:val="TXT"/>
      </w:pPr>
      <w:r>
        <w:t>Der beauftragte</w:t>
      </w:r>
      <w:r w:rsidR="00B41881">
        <w:t xml:space="preserve"> Datenumfang ergibt sich aus den Datenfeldtabellen der Datenspezifikation, die mit der DV-Anwendung „Honoraranfrage LAK“ erzeugt und </w:t>
      </w:r>
      <w:r>
        <w:t xml:space="preserve">dem Ingenieurvertrag </w:t>
      </w:r>
      <w:r w:rsidR="00B41881">
        <w:t>beigefügt wurde.</w:t>
      </w:r>
    </w:p>
    <w:tbl>
      <w:tblPr>
        <w:tblW w:w="999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255"/>
        <w:gridCol w:w="1076"/>
        <w:gridCol w:w="1134"/>
        <w:gridCol w:w="1275"/>
        <w:gridCol w:w="1134"/>
        <w:gridCol w:w="1560"/>
        <w:gridCol w:w="1560"/>
      </w:tblGrid>
      <w:tr w:rsidR="00E95F15" w14:paraId="67B65FA9" w14:textId="77777777" w:rsidTr="00B23F92">
        <w:tc>
          <w:tcPr>
            <w:tcW w:w="2255" w:type="dxa"/>
            <w:shd w:val="clear" w:color="auto" w:fill="FFFFFF"/>
          </w:tcPr>
          <w:p w14:paraId="50169EBE" w14:textId="77777777" w:rsidR="00E95F15" w:rsidRDefault="00E95F15" w:rsidP="00917026">
            <w:pPr>
              <w:pStyle w:val="Kopfzeile"/>
            </w:pPr>
            <w:r>
              <w:t>Beauftragt</w:t>
            </w:r>
            <w:r>
              <w:br/>
              <w:t>Ja / Nein</w:t>
            </w:r>
          </w:p>
        </w:tc>
        <w:tc>
          <w:tcPr>
            <w:tcW w:w="1076" w:type="dxa"/>
            <w:tcBorders>
              <w:bottom w:val="nil"/>
            </w:tcBorders>
            <w:shd w:val="clear" w:color="auto" w:fill="FFFFFF"/>
          </w:tcPr>
          <w:p w14:paraId="0ED4C335" w14:textId="77777777" w:rsidR="00E95F15" w:rsidRDefault="00E95F15" w:rsidP="00917026">
            <w:pPr>
              <w:pStyle w:val="Kopfzeile"/>
            </w:pPr>
            <w:r>
              <w:t>Stamm-</w:t>
            </w:r>
            <w:r>
              <w:br/>
              <w:t>daten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FFFFFF"/>
          </w:tcPr>
          <w:p w14:paraId="1351761D" w14:textId="77777777" w:rsidR="00E95F15" w:rsidRDefault="00E95F15" w:rsidP="00917026">
            <w:pPr>
              <w:pStyle w:val="Kopfzeile"/>
            </w:pPr>
            <w:r>
              <w:t>Zustands-</w:t>
            </w:r>
            <w:r>
              <w:br/>
              <w:t>daten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FFFFFF"/>
          </w:tcPr>
          <w:p w14:paraId="372CF04E" w14:textId="77777777" w:rsidR="00E95F15" w:rsidRDefault="00E95F15" w:rsidP="00917026">
            <w:pPr>
              <w:pStyle w:val="Kopfzeile"/>
            </w:pPr>
            <w:r>
              <w:t>Hydraulik-</w:t>
            </w:r>
            <w:r>
              <w:br/>
              <w:t>daten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FFFFFF"/>
          </w:tcPr>
          <w:p w14:paraId="520BBBE6" w14:textId="77777777" w:rsidR="00E95F15" w:rsidRDefault="00E95F15" w:rsidP="00917026">
            <w:pPr>
              <w:pStyle w:val="Kopfzeile"/>
            </w:pPr>
            <w:r>
              <w:t>Betriebs-</w:t>
            </w:r>
            <w:r>
              <w:br/>
              <w:t>daten</w:t>
            </w:r>
          </w:p>
        </w:tc>
        <w:tc>
          <w:tcPr>
            <w:tcW w:w="1560" w:type="dxa"/>
            <w:tcBorders>
              <w:bottom w:val="single" w:sz="6" w:space="0" w:color="auto"/>
            </w:tcBorders>
            <w:shd w:val="clear" w:color="auto" w:fill="FFFFFF"/>
          </w:tcPr>
          <w:p w14:paraId="27343F0C" w14:textId="77777777" w:rsidR="00E95F15" w:rsidRDefault="00E95F15" w:rsidP="00E95F15">
            <w:pPr>
              <w:pStyle w:val="Kopfzeile"/>
            </w:pPr>
            <w:r>
              <w:t>Präsentations-</w:t>
            </w:r>
          </w:p>
          <w:p w14:paraId="1A6376B2" w14:textId="77777777" w:rsidR="00E95F15" w:rsidRDefault="00E95F15" w:rsidP="00E95F15">
            <w:pPr>
              <w:pStyle w:val="Kopfzeile"/>
            </w:pPr>
            <w:r>
              <w:t>daten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FFFFFF"/>
          </w:tcPr>
          <w:p w14:paraId="74CD3B24" w14:textId="77777777" w:rsidR="00E95F15" w:rsidRDefault="00E95F15" w:rsidP="00917026">
            <w:pPr>
              <w:pStyle w:val="Kopfzeile"/>
            </w:pPr>
            <w:r>
              <w:t>Ersterfassung</w:t>
            </w:r>
          </w:p>
          <w:p w14:paraId="0062C1ED" w14:textId="77777777" w:rsidR="00E95F15" w:rsidRDefault="00E95F15" w:rsidP="00917026">
            <w:pPr>
              <w:pStyle w:val="Kopfzeile"/>
            </w:pPr>
            <w:r>
              <w:t>Vermessung</w:t>
            </w:r>
          </w:p>
        </w:tc>
      </w:tr>
      <w:tr w:rsidR="00E95F15" w:rsidRPr="00917026" w14:paraId="1871F49C" w14:textId="77777777" w:rsidTr="00B23F92">
        <w:tc>
          <w:tcPr>
            <w:tcW w:w="2255" w:type="dxa"/>
          </w:tcPr>
          <w:p w14:paraId="5A80C9EF" w14:textId="77777777" w:rsidR="00E95F15" w:rsidRDefault="00E95F15" w:rsidP="00917026">
            <w:pPr>
              <w:pStyle w:val="Kopfzeile"/>
            </w:pPr>
            <w:r>
              <w:t>Haltungen</w:t>
            </w:r>
          </w:p>
        </w:tc>
        <w:tc>
          <w:tcPr>
            <w:tcW w:w="1076" w:type="dxa"/>
            <w:shd w:val="clear" w:color="auto" w:fill="FFFFFF"/>
            <w:vAlign w:val="center"/>
          </w:tcPr>
          <w:p w14:paraId="19CFC180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523EFFA6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275" w:type="dxa"/>
            <w:shd w:val="clear" w:color="auto" w:fill="FFFFFF"/>
          </w:tcPr>
          <w:p w14:paraId="55E26D54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134" w:type="dxa"/>
            <w:tcBorders>
              <w:tl2br w:val="single" w:sz="6" w:space="0" w:color="auto"/>
              <w:tr2bl w:val="single" w:sz="6" w:space="0" w:color="auto"/>
            </w:tcBorders>
            <w:shd w:val="clear" w:color="auto" w:fill="FFFFFF"/>
          </w:tcPr>
          <w:p w14:paraId="6A890A2D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560" w:type="dxa"/>
            <w:tcBorders>
              <w:tl2br w:val="single" w:sz="6" w:space="0" w:color="auto"/>
              <w:tr2bl w:val="single" w:sz="6" w:space="0" w:color="auto"/>
            </w:tcBorders>
            <w:shd w:val="clear" w:color="auto" w:fill="FFFFFF"/>
          </w:tcPr>
          <w:p w14:paraId="2658584F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560" w:type="dxa"/>
            <w:shd w:val="clear" w:color="auto" w:fill="FFFFFF"/>
          </w:tcPr>
          <w:p w14:paraId="2640A11F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</w:tr>
      <w:tr w:rsidR="00E95F15" w:rsidRPr="00917026" w14:paraId="41307CFE" w14:textId="77777777" w:rsidTr="00B23F92">
        <w:tc>
          <w:tcPr>
            <w:tcW w:w="2255" w:type="dxa"/>
          </w:tcPr>
          <w:p w14:paraId="66C1D00C" w14:textId="77777777" w:rsidR="00E95F15" w:rsidRDefault="00E95F15" w:rsidP="0011009F">
            <w:pPr>
              <w:pStyle w:val="Kopfzeile"/>
            </w:pPr>
            <w:r>
              <w:t>Anschlussleitungen</w:t>
            </w:r>
          </w:p>
        </w:tc>
        <w:tc>
          <w:tcPr>
            <w:tcW w:w="1076" w:type="dxa"/>
            <w:shd w:val="clear" w:color="auto" w:fill="FFFFFF"/>
            <w:vAlign w:val="center"/>
          </w:tcPr>
          <w:p w14:paraId="34575239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FFFFFF"/>
            <w:vAlign w:val="center"/>
          </w:tcPr>
          <w:p w14:paraId="14FA23D6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275" w:type="dxa"/>
            <w:tcBorders>
              <w:bottom w:val="single" w:sz="6" w:space="0" w:color="auto"/>
              <w:tl2br w:val="single" w:sz="6" w:space="0" w:color="auto"/>
              <w:tr2bl w:val="single" w:sz="6" w:space="0" w:color="auto"/>
            </w:tcBorders>
            <w:shd w:val="clear" w:color="auto" w:fill="FFFFFF"/>
          </w:tcPr>
          <w:p w14:paraId="5B3D7506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134" w:type="dxa"/>
            <w:tcBorders>
              <w:tl2br w:val="single" w:sz="6" w:space="0" w:color="auto"/>
              <w:tr2bl w:val="single" w:sz="6" w:space="0" w:color="auto"/>
            </w:tcBorders>
            <w:shd w:val="clear" w:color="auto" w:fill="FFFFFF"/>
          </w:tcPr>
          <w:p w14:paraId="5FBF4E6E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560" w:type="dxa"/>
            <w:tcBorders>
              <w:tl2br w:val="single" w:sz="6" w:space="0" w:color="auto"/>
              <w:tr2bl w:val="single" w:sz="6" w:space="0" w:color="auto"/>
            </w:tcBorders>
            <w:shd w:val="clear" w:color="auto" w:fill="FFFFFF"/>
          </w:tcPr>
          <w:p w14:paraId="4930B757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shd w:val="clear" w:color="auto" w:fill="FFFFFF"/>
          </w:tcPr>
          <w:p w14:paraId="6CF6553A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</w:tr>
      <w:tr w:rsidR="00E95F15" w:rsidRPr="00917026" w14:paraId="1225169A" w14:textId="77777777" w:rsidTr="00B23F92">
        <w:tc>
          <w:tcPr>
            <w:tcW w:w="2255" w:type="dxa"/>
          </w:tcPr>
          <w:p w14:paraId="7C37FDE7" w14:textId="77777777" w:rsidR="00E95F15" w:rsidRDefault="00E95F15" w:rsidP="0011009F">
            <w:pPr>
              <w:pStyle w:val="Kopfzeile"/>
            </w:pPr>
            <w:r>
              <w:t>Rinnen</w:t>
            </w:r>
          </w:p>
        </w:tc>
        <w:tc>
          <w:tcPr>
            <w:tcW w:w="1076" w:type="dxa"/>
            <w:shd w:val="clear" w:color="auto" w:fill="FFFFFF"/>
            <w:vAlign w:val="center"/>
          </w:tcPr>
          <w:p w14:paraId="0B147AC3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134" w:type="dxa"/>
            <w:tcBorders>
              <w:bottom w:val="single" w:sz="6" w:space="0" w:color="auto"/>
              <w:tl2br w:val="single" w:sz="6" w:space="0" w:color="auto"/>
              <w:tr2bl w:val="single" w:sz="6" w:space="0" w:color="auto"/>
            </w:tcBorders>
            <w:shd w:val="clear" w:color="auto" w:fill="FFFFFF"/>
            <w:vAlign w:val="center"/>
          </w:tcPr>
          <w:p w14:paraId="2BB6376C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275" w:type="dxa"/>
            <w:tcBorders>
              <w:bottom w:val="single" w:sz="6" w:space="0" w:color="auto"/>
              <w:tl2br w:val="single" w:sz="6" w:space="0" w:color="auto"/>
              <w:tr2bl w:val="single" w:sz="6" w:space="0" w:color="auto"/>
            </w:tcBorders>
            <w:shd w:val="clear" w:color="auto" w:fill="FFFFFF"/>
          </w:tcPr>
          <w:p w14:paraId="08790700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134" w:type="dxa"/>
            <w:tcBorders>
              <w:tl2br w:val="single" w:sz="6" w:space="0" w:color="auto"/>
              <w:tr2bl w:val="single" w:sz="6" w:space="0" w:color="auto"/>
            </w:tcBorders>
            <w:shd w:val="clear" w:color="auto" w:fill="FFFFFF"/>
          </w:tcPr>
          <w:p w14:paraId="260E3988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560" w:type="dxa"/>
            <w:tcBorders>
              <w:tl2br w:val="single" w:sz="6" w:space="0" w:color="auto"/>
              <w:tr2bl w:val="single" w:sz="6" w:space="0" w:color="auto"/>
            </w:tcBorders>
            <w:shd w:val="clear" w:color="auto" w:fill="FFFFFF"/>
          </w:tcPr>
          <w:p w14:paraId="0AC1E888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FFFFFF"/>
          </w:tcPr>
          <w:p w14:paraId="4C025FE1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</w:tr>
      <w:tr w:rsidR="00E95F15" w:rsidRPr="00917026" w14:paraId="45F9D20B" w14:textId="77777777" w:rsidTr="00B23F92">
        <w:tc>
          <w:tcPr>
            <w:tcW w:w="2255" w:type="dxa"/>
          </w:tcPr>
          <w:p w14:paraId="33E0DFF2" w14:textId="77777777" w:rsidR="00E95F15" w:rsidRDefault="00E95F15" w:rsidP="0011009F">
            <w:pPr>
              <w:pStyle w:val="Kopfzeile"/>
            </w:pPr>
            <w:r>
              <w:t>Gerinne</w:t>
            </w:r>
          </w:p>
        </w:tc>
        <w:tc>
          <w:tcPr>
            <w:tcW w:w="1076" w:type="dxa"/>
            <w:shd w:val="clear" w:color="auto" w:fill="FFFFFF"/>
            <w:vAlign w:val="center"/>
          </w:tcPr>
          <w:p w14:paraId="54FC2420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134" w:type="dxa"/>
            <w:tcBorders>
              <w:bottom w:val="single" w:sz="6" w:space="0" w:color="auto"/>
              <w:tl2br w:val="single" w:sz="6" w:space="0" w:color="auto"/>
              <w:tr2bl w:val="single" w:sz="6" w:space="0" w:color="auto"/>
            </w:tcBorders>
            <w:shd w:val="clear" w:color="auto" w:fill="FFFFFF"/>
            <w:vAlign w:val="center"/>
          </w:tcPr>
          <w:p w14:paraId="6802B7F7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275" w:type="dxa"/>
            <w:tcBorders>
              <w:bottom w:val="single" w:sz="6" w:space="0" w:color="auto"/>
              <w:tl2br w:val="single" w:sz="6" w:space="0" w:color="auto"/>
              <w:tr2bl w:val="single" w:sz="6" w:space="0" w:color="auto"/>
            </w:tcBorders>
            <w:shd w:val="clear" w:color="auto" w:fill="FFFFFF"/>
          </w:tcPr>
          <w:p w14:paraId="4B585E7D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134" w:type="dxa"/>
            <w:tcBorders>
              <w:tl2br w:val="single" w:sz="6" w:space="0" w:color="auto"/>
              <w:tr2bl w:val="single" w:sz="6" w:space="0" w:color="auto"/>
            </w:tcBorders>
            <w:shd w:val="clear" w:color="auto" w:fill="FFFFFF"/>
          </w:tcPr>
          <w:p w14:paraId="182DC07F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560" w:type="dxa"/>
            <w:tcBorders>
              <w:tl2br w:val="single" w:sz="6" w:space="0" w:color="auto"/>
              <w:tr2bl w:val="single" w:sz="6" w:space="0" w:color="auto"/>
            </w:tcBorders>
            <w:shd w:val="clear" w:color="auto" w:fill="FFFFFF"/>
          </w:tcPr>
          <w:p w14:paraId="2E3E8EDF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FFFFFF"/>
          </w:tcPr>
          <w:p w14:paraId="30FBC679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</w:tr>
      <w:tr w:rsidR="00E95F15" w:rsidRPr="00917026" w14:paraId="1E5E5FD0" w14:textId="77777777" w:rsidTr="00B23F92">
        <w:tc>
          <w:tcPr>
            <w:tcW w:w="2255" w:type="dxa"/>
          </w:tcPr>
          <w:p w14:paraId="1BFBD1C8" w14:textId="77777777" w:rsidR="00E95F15" w:rsidRDefault="00E95F15" w:rsidP="00917026">
            <w:pPr>
              <w:pStyle w:val="Kopfzeile"/>
            </w:pPr>
            <w:r>
              <w:t>Schächte</w:t>
            </w:r>
          </w:p>
        </w:tc>
        <w:tc>
          <w:tcPr>
            <w:tcW w:w="1076" w:type="dxa"/>
            <w:shd w:val="clear" w:color="auto" w:fill="FFFFFF"/>
            <w:vAlign w:val="center"/>
          </w:tcPr>
          <w:p w14:paraId="26AB9AB5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05ADC4F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FFFFFF"/>
          </w:tcPr>
          <w:p w14:paraId="58C29246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134" w:type="dxa"/>
            <w:tcBorders>
              <w:tl2br w:val="single" w:sz="6" w:space="0" w:color="auto"/>
              <w:tr2bl w:val="single" w:sz="6" w:space="0" w:color="auto"/>
            </w:tcBorders>
            <w:shd w:val="clear" w:color="auto" w:fill="FFFFFF"/>
          </w:tcPr>
          <w:p w14:paraId="3B725D86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560" w:type="dxa"/>
            <w:tcBorders>
              <w:tl2br w:val="single" w:sz="6" w:space="0" w:color="auto"/>
              <w:tr2bl w:val="single" w:sz="6" w:space="0" w:color="auto"/>
            </w:tcBorders>
            <w:shd w:val="clear" w:color="auto" w:fill="FFFFFF"/>
          </w:tcPr>
          <w:p w14:paraId="2D7AAC35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560" w:type="dxa"/>
            <w:shd w:val="clear" w:color="auto" w:fill="FFFFFF"/>
          </w:tcPr>
          <w:p w14:paraId="562D2E84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</w:tr>
      <w:tr w:rsidR="00E95F15" w:rsidRPr="00917026" w14:paraId="6ADA4F75" w14:textId="77777777" w:rsidTr="00B23F92">
        <w:tc>
          <w:tcPr>
            <w:tcW w:w="2255" w:type="dxa"/>
          </w:tcPr>
          <w:p w14:paraId="258E6A95" w14:textId="77777777" w:rsidR="00E95F15" w:rsidRDefault="00E95F15" w:rsidP="0011009F">
            <w:pPr>
              <w:pStyle w:val="Kopfzeile"/>
            </w:pPr>
            <w:r>
              <w:t>Bauwerke</w:t>
            </w:r>
          </w:p>
        </w:tc>
        <w:tc>
          <w:tcPr>
            <w:tcW w:w="1076" w:type="dxa"/>
            <w:shd w:val="clear" w:color="auto" w:fill="FFFFFF"/>
            <w:vAlign w:val="center"/>
          </w:tcPr>
          <w:p w14:paraId="639B9C8F" w14:textId="77777777" w:rsidR="00E95F15" w:rsidRPr="007A2AE7" w:rsidRDefault="00E95F15" w:rsidP="0011009F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FFFFFF"/>
            <w:vAlign w:val="center"/>
          </w:tcPr>
          <w:p w14:paraId="63D21042" w14:textId="77777777" w:rsidR="00E95F15" w:rsidRPr="007A2AE7" w:rsidRDefault="00E95F15" w:rsidP="0011009F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275" w:type="dxa"/>
            <w:tcBorders>
              <w:bottom w:val="single" w:sz="6" w:space="0" w:color="auto"/>
              <w:tl2br w:val="nil"/>
              <w:tr2bl w:val="nil"/>
            </w:tcBorders>
            <w:shd w:val="clear" w:color="auto" w:fill="FFFFFF"/>
          </w:tcPr>
          <w:p w14:paraId="0CC6ACEA" w14:textId="77777777" w:rsidR="00E95F15" w:rsidRPr="007A2AE7" w:rsidRDefault="00E95F15" w:rsidP="0011009F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134" w:type="dxa"/>
            <w:tcBorders>
              <w:bottom w:val="single" w:sz="6" w:space="0" w:color="auto"/>
              <w:tl2br w:val="single" w:sz="6" w:space="0" w:color="auto"/>
              <w:tr2bl w:val="single" w:sz="6" w:space="0" w:color="auto"/>
            </w:tcBorders>
            <w:shd w:val="clear" w:color="auto" w:fill="FFFFFF"/>
          </w:tcPr>
          <w:p w14:paraId="3CE446EE" w14:textId="77777777" w:rsidR="00E95F15" w:rsidRPr="007A2AE7" w:rsidRDefault="00E95F15" w:rsidP="0011009F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560" w:type="dxa"/>
            <w:tcBorders>
              <w:tl2br w:val="single" w:sz="6" w:space="0" w:color="auto"/>
              <w:tr2bl w:val="single" w:sz="6" w:space="0" w:color="auto"/>
            </w:tcBorders>
            <w:shd w:val="clear" w:color="auto" w:fill="FFFFFF"/>
          </w:tcPr>
          <w:p w14:paraId="1C81DB99" w14:textId="77777777" w:rsidR="00E95F15" w:rsidRPr="007A2AE7" w:rsidRDefault="00E95F15" w:rsidP="0011009F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FFFFFF"/>
          </w:tcPr>
          <w:p w14:paraId="3CD24CD5" w14:textId="77777777" w:rsidR="00E95F15" w:rsidRPr="007A2AE7" w:rsidRDefault="00E95F15" w:rsidP="0011009F">
            <w:pPr>
              <w:pStyle w:val="TXT"/>
              <w:rPr>
                <w:b/>
                <w:bCs/>
                <w:color w:val="0000FF"/>
              </w:rPr>
            </w:pPr>
          </w:p>
        </w:tc>
      </w:tr>
      <w:tr w:rsidR="00E95F15" w:rsidRPr="00917026" w14:paraId="64F80A95" w14:textId="77777777" w:rsidTr="00B23F92">
        <w:tc>
          <w:tcPr>
            <w:tcW w:w="2255" w:type="dxa"/>
          </w:tcPr>
          <w:p w14:paraId="542731AA" w14:textId="77777777" w:rsidR="00E95F15" w:rsidRDefault="00E95F15" w:rsidP="00917026">
            <w:pPr>
              <w:pStyle w:val="Kopfzeile"/>
            </w:pPr>
            <w:r>
              <w:t>Anschlusspunkte</w:t>
            </w:r>
          </w:p>
        </w:tc>
        <w:tc>
          <w:tcPr>
            <w:tcW w:w="1076" w:type="dxa"/>
            <w:shd w:val="clear" w:color="auto" w:fill="FFFFFF"/>
            <w:vAlign w:val="center"/>
          </w:tcPr>
          <w:p w14:paraId="7EA931D4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134" w:type="dxa"/>
            <w:tcBorders>
              <w:bottom w:val="single" w:sz="6" w:space="0" w:color="auto"/>
              <w:tl2br w:val="single" w:sz="6" w:space="0" w:color="auto"/>
              <w:tr2bl w:val="single" w:sz="6" w:space="0" w:color="auto"/>
            </w:tcBorders>
            <w:shd w:val="clear" w:color="auto" w:fill="FFFFFF"/>
            <w:vAlign w:val="center"/>
          </w:tcPr>
          <w:p w14:paraId="3BE98182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275" w:type="dxa"/>
            <w:tcBorders>
              <w:bottom w:val="single" w:sz="6" w:space="0" w:color="auto"/>
              <w:tl2br w:val="single" w:sz="6" w:space="0" w:color="auto"/>
              <w:tr2bl w:val="single" w:sz="6" w:space="0" w:color="auto"/>
            </w:tcBorders>
            <w:shd w:val="clear" w:color="auto" w:fill="FFFFFF"/>
          </w:tcPr>
          <w:p w14:paraId="081A3CDC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134" w:type="dxa"/>
            <w:tcBorders>
              <w:bottom w:val="single" w:sz="6" w:space="0" w:color="auto"/>
              <w:tl2br w:val="single" w:sz="6" w:space="0" w:color="auto"/>
              <w:tr2bl w:val="single" w:sz="6" w:space="0" w:color="auto"/>
            </w:tcBorders>
            <w:shd w:val="clear" w:color="auto" w:fill="FFFFFF"/>
          </w:tcPr>
          <w:p w14:paraId="719D7539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560" w:type="dxa"/>
            <w:tcBorders>
              <w:bottom w:val="single" w:sz="6" w:space="0" w:color="auto"/>
              <w:tl2br w:val="single" w:sz="6" w:space="0" w:color="auto"/>
              <w:tr2bl w:val="single" w:sz="6" w:space="0" w:color="auto"/>
            </w:tcBorders>
            <w:shd w:val="clear" w:color="auto" w:fill="FFFFFF"/>
          </w:tcPr>
          <w:p w14:paraId="40A6F97A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shd w:val="clear" w:color="auto" w:fill="FFFFFF"/>
          </w:tcPr>
          <w:p w14:paraId="60BD9B34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</w:tr>
      <w:tr w:rsidR="00E95F15" w:rsidRPr="00917026" w14:paraId="0B519D5F" w14:textId="77777777" w:rsidTr="00E95F15">
        <w:tc>
          <w:tcPr>
            <w:tcW w:w="2255" w:type="dxa"/>
          </w:tcPr>
          <w:p w14:paraId="1ABAD72A" w14:textId="77777777" w:rsidR="00E95F15" w:rsidRDefault="00E95F15" w:rsidP="0011009F">
            <w:pPr>
              <w:pStyle w:val="Kopfzeile"/>
            </w:pPr>
            <w:r>
              <w:t>Zustandsfilme</w:t>
            </w:r>
          </w:p>
        </w:tc>
        <w:tc>
          <w:tcPr>
            <w:tcW w:w="1076" w:type="dxa"/>
            <w:tcBorders>
              <w:tl2br w:val="single" w:sz="6" w:space="0" w:color="auto"/>
              <w:tr2bl w:val="single" w:sz="6" w:space="0" w:color="auto"/>
            </w:tcBorders>
            <w:shd w:val="clear" w:color="auto" w:fill="FFFFFF"/>
            <w:vAlign w:val="center"/>
          </w:tcPr>
          <w:p w14:paraId="0CDD225B" w14:textId="77777777" w:rsidR="00E95F15" w:rsidRPr="007A2AE7" w:rsidRDefault="00E95F15" w:rsidP="0011009F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A7BA419" w14:textId="77777777" w:rsidR="00E95F15" w:rsidRPr="007A2AE7" w:rsidRDefault="00E95F15" w:rsidP="0011009F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275" w:type="dxa"/>
            <w:tcBorders>
              <w:tl2br w:val="single" w:sz="6" w:space="0" w:color="auto"/>
              <w:tr2bl w:val="single" w:sz="6" w:space="0" w:color="auto"/>
            </w:tcBorders>
            <w:shd w:val="clear" w:color="auto" w:fill="FFFFFF"/>
          </w:tcPr>
          <w:p w14:paraId="14531EEA" w14:textId="77777777" w:rsidR="00E95F15" w:rsidRPr="007A2AE7" w:rsidRDefault="00E95F15" w:rsidP="0011009F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134" w:type="dxa"/>
            <w:tcBorders>
              <w:tl2br w:val="single" w:sz="6" w:space="0" w:color="auto"/>
              <w:tr2bl w:val="single" w:sz="6" w:space="0" w:color="auto"/>
            </w:tcBorders>
            <w:shd w:val="clear" w:color="auto" w:fill="FFFFFF"/>
          </w:tcPr>
          <w:p w14:paraId="53D5A397" w14:textId="77777777" w:rsidR="00E95F15" w:rsidRPr="007A2AE7" w:rsidRDefault="00E95F15" w:rsidP="0011009F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560" w:type="dxa"/>
            <w:tcBorders>
              <w:tl2br w:val="single" w:sz="6" w:space="0" w:color="auto"/>
              <w:tr2bl w:val="single" w:sz="6" w:space="0" w:color="auto"/>
            </w:tcBorders>
            <w:shd w:val="clear" w:color="auto" w:fill="FFFFFF"/>
          </w:tcPr>
          <w:p w14:paraId="45F1B49E" w14:textId="77777777" w:rsidR="00E95F15" w:rsidRPr="007A2AE7" w:rsidRDefault="00E95F15" w:rsidP="0011009F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560" w:type="dxa"/>
            <w:tcBorders>
              <w:tl2br w:val="single" w:sz="6" w:space="0" w:color="auto"/>
              <w:tr2bl w:val="single" w:sz="6" w:space="0" w:color="auto"/>
            </w:tcBorders>
            <w:shd w:val="clear" w:color="auto" w:fill="FFFFFF"/>
          </w:tcPr>
          <w:p w14:paraId="64AAE64A" w14:textId="77777777" w:rsidR="00E95F15" w:rsidRPr="007A2AE7" w:rsidRDefault="00E95F15" w:rsidP="0011009F">
            <w:pPr>
              <w:pStyle w:val="TXT"/>
              <w:rPr>
                <w:b/>
                <w:bCs/>
                <w:color w:val="0000FF"/>
              </w:rPr>
            </w:pPr>
          </w:p>
        </w:tc>
      </w:tr>
      <w:tr w:rsidR="00E95F15" w:rsidRPr="00917026" w14:paraId="30F971D4" w14:textId="77777777" w:rsidTr="00E95F15">
        <w:tc>
          <w:tcPr>
            <w:tcW w:w="2255" w:type="dxa"/>
          </w:tcPr>
          <w:p w14:paraId="550EFBFC" w14:textId="77777777" w:rsidR="00E95F15" w:rsidRDefault="00E95F15" w:rsidP="0011009F">
            <w:pPr>
              <w:pStyle w:val="Kopfzeile"/>
            </w:pPr>
            <w:r>
              <w:t>Dichtheitsprüfungen</w:t>
            </w:r>
          </w:p>
        </w:tc>
        <w:tc>
          <w:tcPr>
            <w:tcW w:w="1076" w:type="dxa"/>
            <w:tcBorders>
              <w:bottom w:val="single" w:sz="6" w:space="0" w:color="auto"/>
              <w:tl2br w:val="single" w:sz="6" w:space="0" w:color="auto"/>
              <w:tr2bl w:val="single" w:sz="6" w:space="0" w:color="auto"/>
            </w:tcBorders>
            <w:shd w:val="clear" w:color="auto" w:fill="FFFFFF"/>
            <w:vAlign w:val="center"/>
          </w:tcPr>
          <w:p w14:paraId="3AE5CE69" w14:textId="77777777" w:rsidR="00E95F15" w:rsidRPr="007A2AE7" w:rsidRDefault="00E95F15" w:rsidP="0011009F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D2C6026" w14:textId="77777777" w:rsidR="00E95F15" w:rsidRPr="007A2AE7" w:rsidRDefault="00E95F15" w:rsidP="0011009F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275" w:type="dxa"/>
            <w:tcBorders>
              <w:bottom w:val="single" w:sz="6" w:space="0" w:color="auto"/>
              <w:tl2br w:val="single" w:sz="6" w:space="0" w:color="auto"/>
              <w:tr2bl w:val="single" w:sz="6" w:space="0" w:color="auto"/>
            </w:tcBorders>
            <w:shd w:val="clear" w:color="auto" w:fill="FFFFFF"/>
          </w:tcPr>
          <w:p w14:paraId="4A7148A7" w14:textId="77777777" w:rsidR="00E95F15" w:rsidRPr="007A2AE7" w:rsidRDefault="00E95F15" w:rsidP="0011009F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134" w:type="dxa"/>
            <w:tcBorders>
              <w:bottom w:val="single" w:sz="6" w:space="0" w:color="auto"/>
              <w:tl2br w:val="single" w:sz="6" w:space="0" w:color="auto"/>
              <w:tr2bl w:val="single" w:sz="6" w:space="0" w:color="auto"/>
            </w:tcBorders>
            <w:shd w:val="clear" w:color="auto" w:fill="FFFFFF"/>
          </w:tcPr>
          <w:p w14:paraId="76FD0701" w14:textId="77777777" w:rsidR="00E95F15" w:rsidRPr="007A2AE7" w:rsidRDefault="00E95F15" w:rsidP="0011009F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560" w:type="dxa"/>
            <w:tcBorders>
              <w:bottom w:val="single" w:sz="6" w:space="0" w:color="auto"/>
              <w:tl2br w:val="single" w:sz="6" w:space="0" w:color="auto"/>
              <w:tr2bl w:val="single" w:sz="6" w:space="0" w:color="auto"/>
            </w:tcBorders>
            <w:shd w:val="clear" w:color="auto" w:fill="FFFFFF"/>
          </w:tcPr>
          <w:p w14:paraId="6402B77C" w14:textId="77777777" w:rsidR="00E95F15" w:rsidRPr="007A2AE7" w:rsidRDefault="00E95F15" w:rsidP="0011009F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560" w:type="dxa"/>
            <w:tcBorders>
              <w:bottom w:val="single" w:sz="6" w:space="0" w:color="auto"/>
              <w:tl2br w:val="single" w:sz="6" w:space="0" w:color="auto"/>
              <w:tr2bl w:val="single" w:sz="6" w:space="0" w:color="auto"/>
            </w:tcBorders>
            <w:shd w:val="clear" w:color="auto" w:fill="FFFFFF"/>
          </w:tcPr>
          <w:p w14:paraId="5745EF48" w14:textId="77777777" w:rsidR="00E95F15" w:rsidRPr="007A2AE7" w:rsidRDefault="00E95F15" w:rsidP="0011009F">
            <w:pPr>
              <w:pStyle w:val="TXT"/>
              <w:rPr>
                <w:b/>
                <w:bCs/>
                <w:color w:val="0000FF"/>
              </w:rPr>
            </w:pPr>
          </w:p>
        </w:tc>
      </w:tr>
      <w:tr w:rsidR="00E95F15" w:rsidRPr="00917026" w14:paraId="3B1B958D" w14:textId="77777777" w:rsidTr="00E95F15">
        <w:tc>
          <w:tcPr>
            <w:tcW w:w="2255" w:type="dxa"/>
          </w:tcPr>
          <w:p w14:paraId="6C908F3B" w14:textId="77777777" w:rsidR="00E95F15" w:rsidRDefault="00E95F15" w:rsidP="00917026">
            <w:pPr>
              <w:pStyle w:val="Kopfzeile"/>
            </w:pPr>
            <w:r>
              <w:t>Umfelder</w:t>
            </w:r>
          </w:p>
        </w:tc>
        <w:tc>
          <w:tcPr>
            <w:tcW w:w="107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0D3B3A3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134" w:type="dxa"/>
            <w:tcBorders>
              <w:tl2br w:val="single" w:sz="6" w:space="0" w:color="auto"/>
              <w:tr2bl w:val="single" w:sz="6" w:space="0" w:color="auto"/>
            </w:tcBorders>
            <w:shd w:val="clear" w:color="auto" w:fill="FFFFFF"/>
            <w:vAlign w:val="center"/>
          </w:tcPr>
          <w:p w14:paraId="549F2897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275" w:type="dxa"/>
            <w:tcBorders>
              <w:bottom w:val="single" w:sz="6" w:space="0" w:color="auto"/>
              <w:tl2br w:val="single" w:sz="6" w:space="0" w:color="auto"/>
              <w:tr2bl w:val="single" w:sz="6" w:space="0" w:color="auto"/>
            </w:tcBorders>
            <w:shd w:val="clear" w:color="auto" w:fill="FFFFFF"/>
          </w:tcPr>
          <w:p w14:paraId="78E5016B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134" w:type="dxa"/>
            <w:tcBorders>
              <w:bottom w:val="single" w:sz="6" w:space="0" w:color="auto"/>
              <w:tl2br w:val="single" w:sz="6" w:space="0" w:color="auto"/>
              <w:tr2bl w:val="single" w:sz="6" w:space="0" w:color="auto"/>
            </w:tcBorders>
            <w:shd w:val="clear" w:color="auto" w:fill="FFFFFF"/>
          </w:tcPr>
          <w:p w14:paraId="04746601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560" w:type="dxa"/>
            <w:tcBorders>
              <w:tl2br w:val="single" w:sz="6" w:space="0" w:color="auto"/>
              <w:tr2bl w:val="single" w:sz="6" w:space="0" w:color="auto"/>
            </w:tcBorders>
            <w:shd w:val="clear" w:color="auto" w:fill="FFFFFF"/>
          </w:tcPr>
          <w:p w14:paraId="0079D8DC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560" w:type="dxa"/>
            <w:tcBorders>
              <w:tl2br w:val="single" w:sz="6" w:space="0" w:color="auto"/>
              <w:tr2bl w:val="single" w:sz="6" w:space="0" w:color="auto"/>
            </w:tcBorders>
            <w:shd w:val="clear" w:color="auto" w:fill="FFFFFF"/>
          </w:tcPr>
          <w:p w14:paraId="5D810EA4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</w:tr>
      <w:tr w:rsidR="00E95F15" w:rsidRPr="00917026" w14:paraId="613E1E65" w14:textId="77777777" w:rsidTr="00E95F15">
        <w:tc>
          <w:tcPr>
            <w:tcW w:w="2255" w:type="dxa"/>
          </w:tcPr>
          <w:p w14:paraId="2C451DB6" w14:textId="77777777" w:rsidR="00E95F15" w:rsidRDefault="00E95F15" w:rsidP="00917026">
            <w:pPr>
              <w:pStyle w:val="Kopfzeile"/>
            </w:pPr>
            <w:r>
              <w:t>GW-Messstellen</w:t>
            </w:r>
          </w:p>
        </w:tc>
        <w:tc>
          <w:tcPr>
            <w:tcW w:w="1076" w:type="dxa"/>
            <w:tcBorders>
              <w:tl2br w:val="single" w:sz="6" w:space="0" w:color="auto"/>
              <w:tr2bl w:val="single" w:sz="6" w:space="0" w:color="auto"/>
            </w:tcBorders>
            <w:shd w:val="clear" w:color="auto" w:fill="FFFFFF"/>
            <w:vAlign w:val="center"/>
          </w:tcPr>
          <w:p w14:paraId="7291A0A3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134" w:type="dxa"/>
            <w:tcBorders>
              <w:tl2br w:val="single" w:sz="6" w:space="0" w:color="auto"/>
              <w:tr2bl w:val="single" w:sz="6" w:space="0" w:color="auto"/>
            </w:tcBorders>
            <w:shd w:val="clear" w:color="auto" w:fill="FFFFFF"/>
            <w:vAlign w:val="center"/>
          </w:tcPr>
          <w:p w14:paraId="57CC7F08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275" w:type="dxa"/>
            <w:tcBorders>
              <w:bottom w:val="single" w:sz="6" w:space="0" w:color="auto"/>
              <w:tl2br w:val="single" w:sz="6" w:space="0" w:color="auto"/>
              <w:tr2bl w:val="single" w:sz="6" w:space="0" w:color="auto"/>
            </w:tcBorders>
            <w:shd w:val="clear" w:color="auto" w:fill="FFFFFF"/>
          </w:tcPr>
          <w:p w14:paraId="5B322C72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shd w:val="clear" w:color="auto" w:fill="FFFFFF"/>
          </w:tcPr>
          <w:p w14:paraId="2EE009C0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560" w:type="dxa"/>
            <w:tcBorders>
              <w:tl2br w:val="single" w:sz="6" w:space="0" w:color="auto"/>
              <w:tr2bl w:val="single" w:sz="6" w:space="0" w:color="auto"/>
            </w:tcBorders>
            <w:shd w:val="clear" w:color="auto" w:fill="FFFFFF"/>
          </w:tcPr>
          <w:p w14:paraId="63E2D9A6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560" w:type="dxa"/>
            <w:tcBorders>
              <w:tl2br w:val="single" w:sz="6" w:space="0" w:color="auto"/>
              <w:tr2bl w:val="single" w:sz="6" w:space="0" w:color="auto"/>
            </w:tcBorders>
            <w:shd w:val="clear" w:color="auto" w:fill="FFFFFF"/>
          </w:tcPr>
          <w:p w14:paraId="10C49969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</w:tr>
      <w:tr w:rsidR="00E95F15" w:rsidRPr="00917026" w14:paraId="030D9EE1" w14:textId="77777777" w:rsidTr="00E95F15">
        <w:tc>
          <w:tcPr>
            <w:tcW w:w="2255" w:type="dxa"/>
          </w:tcPr>
          <w:p w14:paraId="2720ECF3" w14:textId="77777777" w:rsidR="00E95F15" w:rsidRDefault="00E95F15" w:rsidP="00917026">
            <w:pPr>
              <w:pStyle w:val="Kopfzeile"/>
            </w:pPr>
            <w:r>
              <w:t>Bodenkennwerte</w:t>
            </w:r>
          </w:p>
        </w:tc>
        <w:tc>
          <w:tcPr>
            <w:tcW w:w="1076" w:type="dxa"/>
            <w:tcBorders>
              <w:bottom w:val="single" w:sz="6" w:space="0" w:color="auto"/>
              <w:tl2br w:val="single" w:sz="6" w:space="0" w:color="auto"/>
              <w:tr2bl w:val="single" w:sz="6" w:space="0" w:color="auto"/>
            </w:tcBorders>
            <w:shd w:val="clear" w:color="auto" w:fill="FFFFFF"/>
            <w:vAlign w:val="center"/>
          </w:tcPr>
          <w:p w14:paraId="352EDB1A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134" w:type="dxa"/>
            <w:tcBorders>
              <w:bottom w:val="single" w:sz="6" w:space="0" w:color="auto"/>
              <w:tl2br w:val="single" w:sz="6" w:space="0" w:color="auto"/>
              <w:tr2bl w:val="single" w:sz="6" w:space="0" w:color="auto"/>
            </w:tcBorders>
            <w:shd w:val="clear" w:color="auto" w:fill="FFFFFF"/>
            <w:vAlign w:val="center"/>
          </w:tcPr>
          <w:p w14:paraId="61985075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275" w:type="dxa"/>
            <w:tcBorders>
              <w:bottom w:val="single" w:sz="6" w:space="0" w:color="auto"/>
              <w:tl2br w:val="single" w:sz="6" w:space="0" w:color="auto"/>
              <w:tr2bl w:val="single" w:sz="6" w:space="0" w:color="auto"/>
            </w:tcBorders>
            <w:shd w:val="clear" w:color="auto" w:fill="FFFFFF"/>
          </w:tcPr>
          <w:p w14:paraId="2B537471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134" w:type="dxa"/>
            <w:tcBorders>
              <w:bottom w:val="single" w:sz="6" w:space="0" w:color="auto"/>
              <w:tl2br w:val="nil"/>
              <w:tr2bl w:val="nil"/>
            </w:tcBorders>
            <w:shd w:val="clear" w:color="auto" w:fill="FFFFFF"/>
          </w:tcPr>
          <w:p w14:paraId="3BA6E805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560" w:type="dxa"/>
            <w:tcBorders>
              <w:bottom w:val="single" w:sz="6" w:space="0" w:color="auto"/>
              <w:tl2br w:val="single" w:sz="6" w:space="0" w:color="auto"/>
              <w:tr2bl w:val="single" w:sz="6" w:space="0" w:color="auto"/>
            </w:tcBorders>
            <w:shd w:val="clear" w:color="auto" w:fill="FFFFFF"/>
          </w:tcPr>
          <w:p w14:paraId="0D1FE0E9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560" w:type="dxa"/>
            <w:tcBorders>
              <w:bottom w:val="single" w:sz="6" w:space="0" w:color="auto"/>
              <w:tl2br w:val="single" w:sz="6" w:space="0" w:color="auto"/>
              <w:tr2bl w:val="single" w:sz="6" w:space="0" w:color="auto"/>
            </w:tcBorders>
            <w:shd w:val="clear" w:color="auto" w:fill="FFFFFF"/>
          </w:tcPr>
          <w:p w14:paraId="1B03FD00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</w:tr>
      <w:tr w:rsidR="00E95F15" w:rsidRPr="00917026" w14:paraId="604A12F5" w14:textId="77777777" w:rsidTr="00E95F15">
        <w:tc>
          <w:tcPr>
            <w:tcW w:w="2255" w:type="dxa"/>
          </w:tcPr>
          <w:p w14:paraId="3C94C1DB" w14:textId="77777777" w:rsidR="00E95F15" w:rsidRDefault="00E95F15" w:rsidP="00917026">
            <w:pPr>
              <w:pStyle w:val="Kopfzeile"/>
            </w:pPr>
            <w:r>
              <w:t>Zielgrößen (</w:t>
            </w:r>
            <w:proofErr w:type="spellStart"/>
            <w:r>
              <w:t>Hyd</w:t>
            </w:r>
            <w:proofErr w:type="spellEnd"/>
            <w:r>
              <w:t>)</w:t>
            </w:r>
          </w:p>
        </w:tc>
        <w:tc>
          <w:tcPr>
            <w:tcW w:w="1076" w:type="dxa"/>
            <w:tcBorders>
              <w:tl2br w:val="single" w:sz="6" w:space="0" w:color="auto"/>
              <w:tr2bl w:val="single" w:sz="6" w:space="0" w:color="auto"/>
            </w:tcBorders>
            <w:shd w:val="clear" w:color="auto" w:fill="FFFFFF"/>
            <w:vAlign w:val="center"/>
          </w:tcPr>
          <w:p w14:paraId="31DDB72B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134" w:type="dxa"/>
            <w:tcBorders>
              <w:tl2br w:val="single" w:sz="6" w:space="0" w:color="auto"/>
              <w:tr2bl w:val="single" w:sz="6" w:space="0" w:color="auto"/>
            </w:tcBorders>
            <w:shd w:val="clear" w:color="auto" w:fill="FFFFFF"/>
            <w:vAlign w:val="center"/>
          </w:tcPr>
          <w:p w14:paraId="21C8B77A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FFFFFF"/>
          </w:tcPr>
          <w:p w14:paraId="2C338868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134" w:type="dxa"/>
            <w:tcBorders>
              <w:tl2br w:val="single" w:sz="6" w:space="0" w:color="auto"/>
              <w:tr2bl w:val="single" w:sz="6" w:space="0" w:color="auto"/>
            </w:tcBorders>
            <w:shd w:val="clear" w:color="auto" w:fill="FFFFFF"/>
          </w:tcPr>
          <w:p w14:paraId="5004C364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560" w:type="dxa"/>
            <w:tcBorders>
              <w:tl2br w:val="single" w:sz="6" w:space="0" w:color="auto"/>
              <w:tr2bl w:val="single" w:sz="6" w:space="0" w:color="auto"/>
            </w:tcBorders>
            <w:shd w:val="clear" w:color="auto" w:fill="FFFFFF"/>
          </w:tcPr>
          <w:p w14:paraId="61C8A35A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560" w:type="dxa"/>
            <w:tcBorders>
              <w:tl2br w:val="single" w:sz="6" w:space="0" w:color="auto"/>
              <w:tr2bl w:val="single" w:sz="6" w:space="0" w:color="auto"/>
            </w:tcBorders>
            <w:shd w:val="clear" w:color="auto" w:fill="FFFFFF"/>
          </w:tcPr>
          <w:p w14:paraId="692F8D3C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</w:tr>
      <w:tr w:rsidR="00E95F15" w:rsidRPr="00917026" w14:paraId="739396AA" w14:textId="77777777" w:rsidTr="00E95F15">
        <w:tc>
          <w:tcPr>
            <w:tcW w:w="2255" w:type="dxa"/>
          </w:tcPr>
          <w:p w14:paraId="14C62AE1" w14:textId="77777777" w:rsidR="00E95F15" w:rsidRDefault="00E95F15" w:rsidP="00917026">
            <w:pPr>
              <w:pStyle w:val="Kopfzeile"/>
            </w:pPr>
            <w:r>
              <w:t>Flächen (</w:t>
            </w:r>
            <w:proofErr w:type="spellStart"/>
            <w:r>
              <w:t>Hyd</w:t>
            </w:r>
            <w:proofErr w:type="spellEnd"/>
            <w:r>
              <w:t>)</w:t>
            </w:r>
          </w:p>
        </w:tc>
        <w:tc>
          <w:tcPr>
            <w:tcW w:w="1076" w:type="dxa"/>
            <w:tcBorders>
              <w:tl2br w:val="single" w:sz="6" w:space="0" w:color="auto"/>
              <w:tr2bl w:val="single" w:sz="6" w:space="0" w:color="auto"/>
            </w:tcBorders>
            <w:shd w:val="clear" w:color="auto" w:fill="FFFFFF"/>
            <w:vAlign w:val="center"/>
          </w:tcPr>
          <w:p w14:paraId="1167C678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134" w:type="dxa"/>
            <w:tcBorders>
              <w:tl2br w:val="single" w:sz="6" w:space="0" w:color="auto"/>
              <w:tr2bl w:val="single" w:sz="6" w:space="0" w:color="auto"/>
            </w:tcBorders>
            <w:shd w:val="clear" w:color="auto" w:fill="FFFFFF"/>
            <w:vAlign w:val="center"/>
          </w:tcPr>
          <w:p w14:paraId="55359D12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FFFFFF"/>
          </w:tcPr>
          <w:p w14:paraId="04D78D37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134" w:type="dxa"/>
            <w:tcBorders>
              <w:tl2br w:val="single" w:sz="6" w:space="0" w:color="auto"/>
              <w:tr2bl w:val="single" w:sz="6" w:space="0" w:color="auto"/>
            </w:tcBorders>
            <w:shd w:val="clear" w:color="auto" w:fill="FFFFFF"/>
          </w:tcPr>
          <w:p w14:paraId="5C512A01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560" w:type="dxa"/>
            <w:tcBorders>
              <w:tl2br w:val="single" w:sz="6" w:space="0" w:color="auto"/>
              <w:tr2bl w:val="single" w:sz="6" w:space="0" w:color="auto"/>
            </w:tcBorders>
            <w:shd w:val="clear" w:color="auto" w:fill="FFFFFF"/>
          </w:tcPr>
          <w:p w14:paraId="30C55CF4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560" w:type="dxa"/>
            <w:tcBorders>
              <w:tl2br w:val="single" w:sz="6" w:space="0" w:color="auto"/>
              <w:tr2bl w:val="single" w:sz="6" w:space="0" w:color="auto"/>
            </w:tcBorders>
            <w:shd w:val="clear" w:color="auto" w:fill="FFFFFF"/>
          </w:tcPr>
          <w:p w14:paraId="1E8BC865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</w:tr>
      <w:tr w:rsidR="00E95F15" w:rsidRPr="00917026" w14:paraId="724BCAAB" w14:textId="77777777" w:rsidTr="00E95F15">
        <w:tc>
          <w:tcPr>
            <w:tcW w:w="2255" w:type="dxa"/>
          </w:tcPr>
          <w:p w14:paraId="0007FF02" w14:textId="77777777" w:rsidR="00E95F15" w:rsidRDefault="00E95F15" w:rsidP="00917026">
            <w:pPr>
              <w:pStyle w:val="Kopfzeile"/>
            </w:pPr>
            <w:r>
              <w:t>Gebiete (</w:t>
            </w:r>
            <w:proofErr w:type="spellStart"/>
            <w:r>
              <w:t>Hyd</w:t>
            </w:r>
            <w:proofErr w:type="spellEnd"/>
            <w:r>
              <w:t>)</w:t>
            </w:r>
          </w:p>
        </w:tc>
        <w:tc>
          <w:tcPr>
            <w:tcW w:w="1076" w:type="dxa"/>
            <w:tcBorders>
              <w:tl2br w:val="single" w:sz="6" w:space="0" w:color="auto"/>
              <w:tr2bl w:val="single" w:sz="6" w:space="0" w:color="auto"/>
            </w:tcBorders>
            <w:shd w:val="clear" w:color="auto" w:fill="FFFFFF"/>
            <w:vAlign w:val="center"/>
          </w:tcPr>
          <w:p w14:paraId="4DCE9DF5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134" w:type="dxa"/>
            <w:tcBorders>
              <w:tl2br w:val="single" w:sz="6" w:space="0" w:color="auto"/>
              <w:tr2bl w:val="single" w:sz="6" w:space="0" w:color="auto"/>
            </w:tcBorders>
            <w:shd w:val="clear" w:color="auto" w:fill="FFFFFF"/>
            <w:vAlign w:val="center"/>
          </w:tcPr>
          <w:p w14:paraId="0A8E9C9F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FFFFFF"/>
          </w:tcPr>
          <w:p w14:paraId="1C1B2DFF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134" w:type="dxa"/>
            <w:tcBorders>
              <w:tl2br w:val="single" w:sz="6" w:space="0" w:color="auto"/>
              <w:tr2bl w:val="single" w:sz="6" w:space="0" w:color="auto"/>
            </w:tcBorders>
            <w:shd w:val="clear" w:color="auto" w:fill="FFFFFF"/>
          </w:tcPr>
          <w:p w14:paraId="59C045E2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560" w:type="dxa"/>
            <w:tcBorders>
              <w:tl2br w:val="single" w:sz="6" w:space="0" w:color="auto"/>
              <w:tr2bl w:val="single" w:sz="6" w:space="0" w:color="auto"/>
            </w:tcBorders>
            <w:shd w:val="clear" w:color="auto" w:fill="FFFFFF"/>
          </w:tcPr>
          <w:p w14:paraId="4045DC6C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560" w:type="dxa"/>
            <w:tcBorders>
              <w:tl2br w:val="single" w:sz="6" w:space="0" w:color="auto"/>
              <w:tr2bl w:val="single" w:sz="6" w:space="0" w:color="auto"/>
            </w:tcBorders>
            <w:shd w:val="clear" w:color="auto" w:fill="FFFFFF"/>
          </w:tcPr>
          <w:p w14:paraId="5325F599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</w:tr>
      <w:tr w:rsidR="00E95F15" w:rsidRPr="00917026" w14:paraId="5D40BE26" w14:textId="77777777" w:rsidTr="00E95F15">
        <w:tc>
          <w:tcPr>
            <w:tcW w:w="2255" w:type="dxa"/>
          </w:tcPr>
          <w:p w14:paraId="60AAE506" w14:textId="77777777" w:rsidR="00E95F15" w:rsidRDefault="00E95F15" w:rsidP="00917026">
            <w:pPr>
              <w:pStyle w:val="Kopfzeile"/>
            </w:pPr>
            <w:r>
              <w:t>Trockenwetter (</w:t>
            </w:r>
            <w:proofErr w:type="spellStart"/>
            <w:r>
              <w:t>Hyd</w:t>
            </w:r>
            <w:proofErr w:type="spellEnd"/>
            <w:r>
              <w:t>)</w:t>
            </w:r>
          </w:p>
        </w:tc>
        <w:tc>
          <w:tcPr>
            <w:tcW w:w="1076" w:type="dxa"/>
            <w:tcBorders>
              <w:tl2br w:val="single" w:sz="6" w:space="0" w:color="auto"/>
              <w:tr2bl w:val="single" w:sz="6" w:space="0" w:color="auto"/>
            </w:tcBorders>
            <w:shd w:val="clear" w:color="auto" w:fill="FFFFFF"/>
            <w:vAlign w:val="center"/>
          </w:tcPr>
          <w:p w14:paraId="17210E65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134" w:type="dxa"/>
            <w:tcBorders>
              <w:tl2br w:val="single" w:sz="6" w:space="0" w:color="auto"/>
              <w:tr2bl w:val="single" w:sz="6" w:space="0" w:color="auto"/>
            </w:tcBorders>
            <w:shd w:val="clear" w:color="auto" w:fill="FFFFFF"/>
            <w:vAlign w:val="center"/>
          </w:tcPr>
          <w:p w14:paraId="6A31EBCA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FFFFFF"/>
          </w:tcPr>
          <w:p w14:paraId="182F9FF1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134" w:type="dxa"/>
            <w:tcBorders>
              <w:tl2br w:val="single" w:sz="6" w:space="0" w:color="auto"/>
              <w:tr2bl w:val="single" w:sz="6" w:space="0" w:color="auto"/>
            </w:tcBorders>
            <w:shd w:val="clear" w:color="auto" w:fill="FFFFFF"/>
          </w:tcPr>
          <w:p w14:paraId="7617A82E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560" w:type="dxa"/>
            <w:tcBorders>
              <w:tl2br w:val="single" w:sz="6" w:space="0" w:color="auto"/>
              <w:tr2bl w:val="single" w:sz="6" w:space="0" w:color="auto"/>
            </w:tcBorders>
            <w:shd w:val="clear" w:color="auto" w:fill="FFFFFF"/>
          </w:tcPr>
          <w:p w14:paraId="049BDF6E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560" w:type="dxa"/>
            <w:tcBorders>
              <w:tl2br w:val="single" w:sz="6" w:space="0" w:color="auto"/>
              <w:tr2bl w:val="single" w:sz="6" w:space="0" w:color="auto"/>
            </w:tcBorders>
            <w:shd w:val="clear" w:color="auto" w:fill="FFFFFF"/>
          </w:tcPr>
          <w:p w14:paraId="6AD73608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</w:tr>
      <w:tr w:rsidR="00E95F15" w:rsidRPr="00917026" w14:paraId="63EAFD65" w14:textId="77777777" w:rsidTr="00E95F15">
        <w:tc>
          <w:tcPr>
            <w:tcW w:w="2255" w:type="dxa"/>
          </w:tcPr>
          <w:p w14:paraId="17CBB1B7" w14:textId="77777777" w:rsidR="00E95F15" w:rsidRPr="00CC0D82" w:rsidRDefault="00E95F15" w:rsidP="00FF7D03">
            <w:pPr>
              <w:pStyle w:val="TXT"/>
              <w:rPr>
                <w:b/>
                <w:bCs/>
              </w:rPr>
            </w:pPr>
            <w:r w:rsidRPr="00CC0D82">
              <w:rPr>
                <w:b/>
                <w:bCs/>
              </w:rPr>
              <w:t>Niederschläge (</w:t>
            </w:r>
            <w:proofErr w:type="spellStart"/>
            <w:r w:rsidRPr="00CC0D82">
              <w:rPr>
                <w:b/>
                <w:bCs/>
              </w:rPr>
              <w:t>Hyd</w:t>
            </w:r>
            <w:proofErr w:type="spellEnd"/>
            <w:r w:rsidRPr="00CC0D82">
              <w:rPr>
                <w:b/>
                <w:bCs/>
              </w:rPr>
              <w:t>)</w:t>
            </w:r>
          </w:p>
        </w:tc>
        <w:tc>
          <w:tcPr>
            <w:tcW w:w="1076" w:type="dxa"/>
            <w:tcBorders>
              <w:tl2br w:val="single" w:sz="6" w:space="0" w:color="auto"/>
              <w:tr2bl w:val="single" w:sz="6" w:space="0" w:color="auto"/>
            </w:tcBorders>
            <w:shd w:val="clear" w:color="auto" w:fill="FFFFFF"/>
            <w:vAlign w:val="center"/>
          </w:tcPr>
          <w:p w14:paraId="7C6D8142" w14:textId="77777777" w:rsidR="00E95F15" w:rsidRPr="007A2AE7" w:rsidRDefault="00E95F15" w:rsidP="00FF7D03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134" w:type="dxa"/>
            <w:tcBorders>
              <w:tl2br w:val="single" w:sz="6" w:space="0" w:color="auto"/>
              <w:tr2bl w:val="single" w:sz="6" w:space="0" w:color="auto"/>
            </w:tcBorders>
            <w:shd w:val="clear" w:color="auto" w:fill="FFFFFF"/>
            <w:vAlign w:val="center"/>
          </w:tcPr>
          <w:p w14:paraId="1004C1A2" w14:textId="77777777" w:rsidR="00E95F15" w:rsidRPr="007A2AE7" w:rsidRDefault="00E95F15" w:rsidP="00FF7D03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FFFFFF"/>
          </w:tcPr>
          <w:p w14:paraId="218512AF" w14:textId="77777777" w:rsidR="00E95F15" w:rsidRPr="007A2AE7" w:rsidRDefault="00E95F15" w:rsidP="00FF7D03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134" w:type="dxa"/>
            <w:tcBorders>
              <w:tl2br w:val="single" w:sz="6" w:space="0" w:color="auto"/>
              <w:tr2bl w:val="single" w:sz="6" w:space="0" w:color="auto"/>
            </w:tcBorders>
            <w:shd w:val="clear" w:color="auto" w:fill="FFFFFF"/>
          </w:tcPr>
          <w:p w14:paraId="092A8B36" w14:textId="77777777" w:rsidR="00E95F15" w:rsidRPr="007A2AE7" w:rsidRDefault="00E95F15" w:rsidP="00FF7D03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560" w:type="dxa"/>
            <w:tcBorders>
              <w:tl2br w:val="single" w:sz="6" w:space="0" w:color="auto"/>
              <w:tr2bl w:val="single" w:sz="6" w:space="0" w:color="auto"/>
            </w:tcBorders>
            <w:shd w:val="clear" w:color="auto" w:fill="FFFFFF"/>
          </w:tcPr>
          <w:p w14:paraId="402B3C9B" w14:textId="77777777" w:rsidR="00E95F15" w:rsidRPr="007A2AE7" w:rsidRDefault="00E95F15" w:rsidP="00FF7D03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560" w:type="dxa"/>
            <w:tcBorders>
              <w:tl2br w:val="single" w:sz="6" w:space="0" w:color="auto"/>
              <w:tr2bl w:val="single" w:sz="6" w:space="0" w:color="auto"/>
            </w:tcBorders>
            <w:shd w:val="clear" w:color="auto" w:fill="FFFFFF"/>
          </w:tcPr>
          <w:p w14:paraId="55C0E3AB" w14:textId="77777777" w:rsidR="00E95F15" w:rsidRPr="007A2AE7" w:rsidRDefault="00E95F15" w:rsidP="00FF7D03">
            <w:pPr>
              <w:pStyle w:val="TXT"/>
              <w:rPr>
                <w:b/>
                <w:bCs/>
                <w:color w:val="0000FF"/>
              </w:rPr>
            </w:pPr>
          </w:p>
        </w:tc>
      </w:tr>
      <w:tr w:rsidR="00E95F15" w:rsidRPr="00917026" w14:paraId="5BDEE193" w14:textId="77777777" w:rsidTr="00E95F15">
        <w:tc>
          <w:tcPr>
            <w:tcW w:w="2255" w:type="dxa"/>
          </w:tcPr>
          <w:p w14:paraId="49080992" w14:textId="77777777" w:rsidR="00E95F15" w:rsidRDefault="00E95F15" w:rsidP="00917026">
            <w:pPr>
              <w:pStyle w:val="Kopfzeile"/>
            </w:pPr>
            <w:r>
              <w:t>Einzeleinleiter (</w:t>
            </w:r>
            <w:proofErr w:type="spellStart"/>
            <w:r>
              <w:t>Hyd</w:t>
            </w:r>
            <w:proofErr w:type="spellEnd"/>
            <w:r>
              <w:t>)</w:t>
            </w:r>
          </w:p>
        </w:tc>
        <w:tc>
          <w:tcPr>
            <w:tcW w:w="1076" w:type="dxa"/>
            <w:tcBorders>
              <w:tl2br w:val="single" w:sz="6" w:space="0" w:color="auto"/>
              <w:tr2bl w:val="single" w:sz="6" w:space="0" w:color="auto"/>
            </w:tcBorders>
            <w:shd w:val="clear" w:color="auto" w:fill="FFFFFF"/>
            <w:vAlign w:val="center"/>
          </w:tcPr>
          <w:p w14:paraId="546405DF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134" w:type="dxa"/>
            <w:tcBorders>
              <w:tl2br w:val="single" w:sz="6" w:space="0" w:color="auto"/>
              <w:tr2bl w:val="single" w:sz="6" w:space="0" w:color="auto"/>
            </w:tcBorders>
            <w:shd w:val="clear" w:color="auto" w:fill="FFFFFF"/>
            <w:vAlign w:val="center"/>
          </w:tcPr>
          <w:p w14:paraId="1C422211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FFFFFF"/>
          </w:tcPr>
          <w:p w14:paraId="3021A8CA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134" w:type="dxa"/>
            <w:tcBorders>
              <w:tl2br w:val="single" w:sz="6" w:space="0" w:color="auto"/>
              <w:tr2bl w:val="single" w:sz="6" w:space="0" w:color="auto"/>
            </w:tcBorders>
            <w:shd w:val="clear" w:color="auto" w:fill="FFFFFF"/>
          </w:tcPr>
          <w:p w14:paraId="16551338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560" w:type="dxa"/>
            <w:tcBorders>
              <w:tl2br w:val="single" w:sz="6" w:space="0" w:color="auto"/>
              <w:tr2bl w:val="single" w:sz="6" w:space="0" w:color="auto"/>
            </w:tcBorders>
            <w:shd w:val="clear" w:color="auto" w:fill="FFFFFF"/>
          </w:tcPr>
          <w:p w14:paraId="58CF09E8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560" w:type="dxa"/>
            <w:tcBorders>
              <w:tl2br w:val="single" w:sz="6" w:space="0" w:color="auto"/>
              <w:tr2bl w:val="single" w:sz="6" w:space="0" w:color="auto"/>
            </w:tcBorders>
            <w:shd w:val="clear" w:color="auto" w:fill="FFFFFF"/>
          </w:tcPr>
          <w:p w14:paraId="19BBFCD3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</w:tr>
      <w:tr w:rsidR="00E95F15" w:rsidRPr="00917026" w14:paraId="5D16EA14" w14:textId="77777777" w:rsidTr="00E95F15">
        <w:tc>
          <w:tcPr>
            <w:tcW w:w="2255" w:type="dxa"/>
          </w:tcPr>
          <w:p w14:paraId="1080A3B7" w14:textId="77777777" w:rsidR="00E95F15" w:rsidRDefault="00E95F15" w:rsidP="00917026">
            <w:pPr>
              <w:pStyle w:val="Kopfzeile"/>
            </w:pPr>
            <w:r>
              <w:t>Berechnungen (</w:t>
            </w:r>
            <w:proofErr w:type="spellStart"/>
            <w:r>
              <w:t>Hyd</w:t>
            </w:r>
            <w:proofErr w:type="spellEnd"/>
            <w:r>
              <w:t>)</w:t>
            </w:r>
          </w:p>
        </w:tc>
        <w:tc>
          <w:tcPr>
            <w:tcW w:w="1076" w:type="dxa"/>
            <w:tcBorders>
              <w:tl2br w:val="single" w:sz="6" w:space="0" w:color="auto"/>
              <w:tr2bl w:val="single" w:sz="6" w:space="0" w:color="auto"/>
            </w:tcBorders>
            <w:shd w:val="clear" w:color="auto" w:fill="FFFFFF"/>
            <w:vAlign w:val="center"/>
          </w:tcPr>
          <w:p w14:paraId="321558C1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134" w:type="dxa"/>
            <w:tcBorders>
              <w:tl2br w:val="single" w:sz="6" w:space="0" w:color="auto"/>
              <w:tr2bl w:val="single" w:sz="6" w:space="0" w:color="auto"/>
            </w:tcBorders>
            <w:shd w:val="clear" w:color="auto" w:fill="FFFFFF"/>
            <w:vAlign w:val="center"/>
          </w:tcPr>
          <w:p w14:paraId="77FAC392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FFFFFF"/>
          </w:tcPr>
          <w:p w14:paraId="6A2DA19C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134" w:type="dxa"/>
            <w:tcBorders>
              <w:tl2br w:val="single" w:sz="6" w:space="0" w:color="auto"/>
              <w:tr2bl w:val="single" w:sz="6" w:space="0" w:color="auto"/>
            </w:tcBorders>
            <w:shd w:val="clear" w:color="auto" w:fill="FFFFFF"/>
          </w:tcPr>
          <w:p w14:paraId="739DDB53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560" w:type="dxa"/>
            <w:tcBorders>
              <w:tl2br w:val="single" w:sz="6" w:space="0" w:color="auto"/>
              <w:tr2bl w:val="single" w:sz="6" w:space="0" w:color="auto"/>
            </w:tcBorders>
            <w:shd w:val="clear" w:color="auto" w:fill="FFFFFF"/>
          </w:tcPr>
          <w:p w14:paraId="09F3F073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560" w:type="dxa"/>
            <w:tcBorders>
              <w:tl2br w:val="single" w:sz="6" w:space="0" w:color="auto"/>
              <w:tr2bl w:val="single" w:sz="6" w:space="0" w:color="auto"/>
            </w:tcBorders>
            <w:shd w:val="clear" w:color="auto" w:fill="FFFFFF"/>
          </w:tcPr>
          <w:p w14:paraId="6E5C1177" w14:textId="77777777" w:rsidR="00E95F15" w:rsidRPr="007A2AE7" w:rsidRDefault="00E95F15" w:rsidP="00917026">
            <w:pPr>
              <w:pStyle w:val="TXT"/>
              <w:rPr>
                <w:b/>
                <w:bCs/>
                <w:color w:val="0000FF"/>
              </w:rPr>
            </w:pPr>
          </w:p>
        </w:tc>
      </w:tr>
      <w:tr w:rsidR="00E95F15" w:rsidRPr="007A2AE7" w14:paraId="43A0DB9F" w14:textId="77777777" w:rsidTr="00B23F92">
        <w:tc>
          <w:tcPr>
            <w:tcW w:w="2255" w:type="dxa"/>
            <w:shd w:val="clear" w:color="auto" w:fill="FFFFFF"/>
          </w:tcPr>
          <w:p w14:paraId="531EF82D" w14:textId="77777777" w:rsidR="00E95F15" w:rsidRDefault="00E95F15" w:rsidP="000F0CE4">
            <w:pPr>
              <w:pStyle w:val="Kopfzeile"/>
            </w:pPr>
            <w:r>
              <w:t>Bewertungs-ergebnisse (</w:t>
            </w:r>
            <w:proofErr w:type="spellStart"/>
            <w:r>
              <w:t>Hyd</w:t>
            </w:r>
            <w:proofErr w:type="spellEnd"/>
            <w:r>
              <w:t>)</w:t>
            </w:r>
          </w:p>
        </w:tc>
        <w:tc>
          <w:tcPr>
            <w:tcW w:w="1076" w:type="dxa"/>
            <w:tcBorders>
              <w:tl2br w:val="single" w:sz="6" w:space="0" w:color="auto"/>
              <w:tr2bl w:val="single" w:sz="6" w:space="0" w:color="auto"/>
            </w:tcBorders>
            <w:shd w:val="clear" w:color="auto" w:fill="FFFFFF"/>
            <w:vAlign w:val="center"/>
          </w:tcPr>
          <w:p w14:paraId="6623BA4D" w14:textId="77777777" w:rsidR="00E95F15" w:rsidRPr="007A2AE7" w:rsidRDefault="00E95F15" w:rsidP="000F0CE4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134" w:type="dxa"/>
            <w:tcBorders>
              <w:tl2br w:val="single" w:sz="6" w:space="0" w:color="auto"/>
              <w:tr2bl w:val="single" w:sz="6" w:space="0" w:color="auto"/>
            </w:tcBorders>
            <w:shd w:val="clear" w:color="auto" w:fill="FFFFFF"/>
            <w:vAlign w:val="center"/>
          </w:tcPr>
          <w:p w14:paraId="03AF01A8" w14:textId="77777777" w:rsidR="00E95F15" w:rsidRPr="007A2AE7" w:rsidRDefault="00E95F15" w:rsidP="000F0CE4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275" w:type="dxa"/>
            <w:tcBorders>
              <w:bottom w:val="single" w:sz="6" w:space="0" w:color="auto"/>
              <w:tl2br w:val="nil"/>
              <w:tr2bl w:val="nil"/>
            </w:tcBorders>
            <w:shd w:val="clear" w:color="auto" w:fill="FFFFFF"/>
          </w:tcPr>
          <w:p w14:paraId="6BDF29CC" w14:textId="77777777" w:rsidR="00E95F15" w:rsidRPr="007A2AE7" w:rsidRDefault="00E95F15" w:rsidP="000F0CE4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134" w:type="dxa"/>
            <w:tcBorders>
              <w:tl2br w:val="single" w:sz="6" w:space="0" w:color="auto"/>
              <w:tr2bl w:val="single" w:sz="6" w:space="0" w:color="auto"/>
            </w:tcBorders>
            <w:shd w:val="clear" w:color="auto" w:fill="FFFFFF"/>
          </w:tcPr>
          <w:p w14:paraId="6B5377E9" w14:textId="77777777" w:rsidR="00E95F15" w:rsidRPr="007A2AE7" w:rsidRDefault="00E95F15" w:rsidP="000F0CE4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560" w:type="dxa"/>
            <w:tcBorders>
              <w:bottom w:val="single" w:sz="6" w:space="0" w:color="auto"/>
              <w:tl2br w:val="single" w:sz="6" w:space="0" w:color="auto"/>
              <w:tr2bl w:val="single" w:sz="6" w:space="0" w:color="auto"/>
            </w:tcBorders>
            <w:shd w:val="clear" w:color="auto" w:fill="FFFFFF"/>
          </w:tcPr>
          <w:p w14:paraId="7C2C08C5" w14:textId="77777777" w:rsidR="00E95F15" w:rsidRPr="007A2AE7" w:rsidRDefault="00E95F15" w:rsidP="000F0CE4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560" w:type="dxa"/>
            <w:tcBorders>
              <w:tl2br w:val="single" w:sz="6" w:space="0" w:color="auto"/>
              <w:tr2bl w:val="single" w:sz="6" w:space="0" w:color="auto"/>
            </w:tcBorders>
            <w:shd w:val="clear" w:color="auto" w:fill="FFFFFF"/>
          </w:tcPr>
          <w:p w14:paraId="405979C2" w14:textId="77777777" w:rsidR="00E95F15" w:rsidRPr="007A2AE7" w:rsidRDefault="00E95F15" w:rsidP="000F0CE4">
            <w:pPr>
              <w:pStyle w:val="TXT"/>
              <w:rPr>
                <w:b/>
                <w:bCs/>
                <w:color w:val="0000FF"/>
              </w:rPr>
            </w:pPr>
          </w:p>
        </w:tc>
      </w:tr>
      <w:tr w:rsidR="00B23F92" w:rsidRPr="007A2AE7" w14:paraId="1CE997BC" w14:textId="77777777" w:rsidTr="00470909">
        <w:tc>
          <w:tcPr>
            <w:tcW w:w="2255" w:type="dxa"/>
            <w:shd w:val="clear" w:color="auto" w:fill="FFFFFF"/>
          </w:tcPr>
          <w:p w14:paraId="0D163BEE" w14:textId="77777777" w:rsidR="00B23F92" w:rsidRDefault="00C5000C" w:rsidP="00C5000C">
            <w:pPr>
              <w:pStyle w:val="Kopfzeile"/>
            </w:pPr>
            <w:r>
              <w:t>Präsentationsobjekte</w:t>
            </w:r>
          </w:p>
        </w:tc>
        <w:tc>
          <w:tcPr>
            <w:tcW w:w="1076" w:type="dxa"/>
            <w:tcBorders>
              <w:tl2br w:val="single" w:sz="6" w:space="0" w:color="auto"/>
              <w:tr2bl w:val="single" w:sz="6" w:space="0" w:color="auto"/>
            </w:tcBorders>
            <w:shd w:val="clear" w:color="auto" w:fill="FFFFFF"/>
            <w:vAlign w:val="center"/>
          </w:tcPr>
          <w:p w14:paraId="2905D2C8" w14:textId="77777777" w:rsidR="00B23F92" w:rsidRPr="007A2AE7" w:rsidRDefault="00B23F92" w:rsidP="000F0CE4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134" w:type="dxa"/>
            <w:tcBorders>
              <w:tl2br w:val="single" w:sz="6" w:space="0" w:color="auto"/>
              <w:tr2bl w:val="single" w:sz="6" w:space="0" w:color="auto"/>
            </w:tcBorders>
            <w:shd w:val="clear" w:color="auto" w:fill="FFFFFF"/>
            <w:vAlign w:val="center"/>
          </w:tcPr>
          <w:p w14:paraId="5F741AC5" w14:textId="77777777" w:rsidR="00B23F92" w:rsidRPr="007A2AE7" w:rsidRDefault="00B23F92" w:rsidP="000F0CE4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275" w:type="dxa"/>
            <w:tcBorders>
              <w:bottom w:val="single" w:sz="6" w:space="0" w:color="auto"/>
              <w:tl2br w:val="single" w:sz="6" w:space="0" w:color="auto"/>
              <w:tr2bl w:val="single" w:sz="6" w:space="0" w:color="auto"/>
            </w:tcBorders>
            <w:shd w:val="clear" w:color="auto" w:fill="FFFFFF"/>
          </w:tcPr>
          <w:p w14:paraId="0433E8C9" w14:textId="77777777" w:rsidR="00B23F92" w:rsidRPr="007A2AE7" w:rsidRDefault="00B23F92" w:rsidP="000F0CE4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134" w:type="dxa"/>
            <w:tcBorders>
              <w:tl2br w:val="single" w:sz="6" w:space="0" w:color="auto"/>
              <w:tr2bl w:val="single" w:sz="6" w:space="0" w:color="auto"/>
            </w:tcBorders>
            <w:shd w:val="clear" w:color="auto" w:fill="FFFFFF"/>
          </w:tcPr>
          <w:p w14:paraId="56762C1A" w14:textId="77777777" w:rsidR="00B23F92" w:rsidRPr="007A2AE7" w:rsidRDefault="00B23F92" w:rsidP="000F0CE4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560" w:type="dxa"/>
            <w:tcBorders>
              <w:tl2br w:val="nil"/>
              <w:tr2bl w:val="nil"/>
            </w:tcBorders>
            <w:shd w:val="clear" w:color="auto" w:fill="FFFFFF"/>
          </w:tcPr>
          <w:p w14:paraId="0E86CD6C" w14:textId="77777777" w:rsidR="00B23F92" w:rsidRPr="007A2AE7" w:rsidRDefault="00B23F92" w:rsidP="000F0CE4">
            <w:pPr>
              <w:pStyle w:val="TXT"/>
              <w:rPr>
                <w:b/>
                <w:bCs/>
                <w:color w:val="0000FF"/>
              </w:rPr>
            </w:pPr>
          </w:p>
        </w:tc>
        <w:tc>
          <w:tcPr>
            <w:tcW w:w="1560" w:type="dxa"/>
            <w:tcBorders>
              <w:tl2br w:val="single" w:sz="6" w:space="0" w:color="auto"/>
              <w:tr2bl w:val="single" w:sz="6" w:space="0" w:color="auto"/>
            </w:tcBorders>
            <w:shd w:val="clear" w:color="auto" w:fill="FFFFFF"/>
          </w:tcPr>
          <w:p w14:paraId="648351E5" w14:textId="77777777" w:rsidR="00B23F92" w:rsidRPr="007A2AE7" w:rsidRDefault="00B23F92" w:rsidP="000F0CE4">
            <w:pPr>
              <w:pStyle w:val="TXT"/>
              <w:rPr>
                <w:b/>
                <w:bCs/>
                <w:color w:val="0000FF"/>
              </w:rPr>
            </w:pPr>
          </w:p>
        </w:tc>
      </w:tr>
    </w:tbl>
    <w:p w14:paraId="486EBD18" w14:textId="77777777" w:rsidR="00917026" w:rsidRDefault="00D97019" w:rsidP="00D97019">
      <w:pPr>
        <w:pStyle w:val="berschrift3"/>
      </w:pPr>
      <w:r>
        <w:br w:type="page"/>
      </w:r>
      <w:r w:rsidR="00FF7D03">
        <w:lastRenderedPageBreak/>
        <w:t>Datenumfang Stammdaten</w:t>
      </w:r>
    </w:p>
    <w:p w14:paraId="5B592B97" w14:textId="77777777" w:rsidR="009B0D1B" w:rsidRDefault="00B664A2" w:rsidP="00824331">
      <w:pPr>
        <w:pStyle w:val="TXT"/>
      </w:pPr>
      <w:r>
        <w:t xml:space="preserve">Der Umfang der Stammdaten kann </w:t>
      </w:r>
      <w:r w:rsidR="006A7FAA">
        <w:t xml:space="preserve">größtenteils </w:t>
      </w:r>
      <w:r>
        <w:t xml:space="preserve">direkt </w:t>
      </w:r>
      <w:r w:rsidR="00824331">
        <w:t>dem</w:t>
      </w:r>
      <w:r>
        <w:t xml:space="preserve"> Fenster „Objekt-Navigation“ in PIETS entnommen werden</w:t>
      </w:r>
      <w:r w:rsidR="000A75D6">
        <w:t>.</w:t>
      </w:r>
      <w:r w:rsidR="004B226B">
        <w:t xml:space="preserve"> </w:t>
      </w:r>
      <w:r w:rsidR="00494C11">
        <w:t xml:space="preserve">Darüber hinaus besteht in PIETS </w:t>
      </w:r>
      <w:r w:rsidR="001E0A80">
        <w:t>die Möglichkeit,</w:t>
      </w:r>
      <w:r w:rsidR="00494C11">
        <w:t xml:space="preserve"> die </w:t>
      </w:r>
      <w:r w:rsidR="006A7FAA">
        <w:t xml:space="preserve">Anzahl der einzelnen Behandlungsanlagen und Anschlusspunkte zusätzlich über die Kürzel bzw. Punktkennungen </w:t>
      </w:r>
      <w:r w:rsidR="00F33B71">
        <w:t xml:space="preserve">der Bezeichnung </w:t>
      </w:r>
      <w:r w:rsidR="006A7FAA">
        <w:t>im Fenster Objek</w:t>
      </w:r>
      <w:r w:rsidR="00F33B71">
        <w:t>t-Liste</w:t>
      </w:r>
      <w:r w:rsidR="006A7FAA">
        <w:t xml:space="preserve"> </w:t>
      </w:r>
      <w:r w:rsidR="00494C11">
        <w:t>zu filtern</w:t>
      </w:r>
      <w:r w:rsidR="006A7FAA">
        <w:t>.</w:t>
      </w:r>
      <w:r w:rsidR="00494C11">
        <w:t xml:space="preserve"> </w:t>
      </w:r>
    </w:p>
    <w:p w14:paraId="06EA32F3" w14:textId="77777777" w:rsidR="000A161D" w:rsidRDefault="000A161D" w:rsidP="00824331">
      <w:pPr>
        <w:pStyle w:val="TXT"/>
      </w:pPr>
    </w:p>
    <w:tbl>
      <w:tblPr>
        <w:tblW w:w="9072" w:type="dxa"/>
        <w:tblInd w:w="7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6662"/>
      </w:tblGrid>
      <w:tr w:rsidR="00A131C3" w:rsidRPr="00521A1B" w14:paraId="691A88C8" w14:textId="77777777" w:rsidTr="00A131C3">
        <w:trPr>
          <w:cantSplit/>
        </w:trPr>
        <w:tc>
          <w:tcPr>
            <w:tcW w:w="907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E0E0E0"/>
          </w:tcPr>
          <w:p w14:paraId="61B147C0" w14:textId="77777777" w:rsidR="00A131C3" w:rsidRDefault="00CC0D82" w:rsidP="00A131C3">
            <w:pPr>
              <w:pStyle w:val="Kopfzeile"/>
              <w:rPr>
                <w:rFonts w:cs="Arial"/>
              </w:rPr>
            </w:pPr>
            <w:r>
              <w:t>Abwassertechnische Anlagen</w:t>
            </w:r>
          </w:p>
        </w:tc>
      </w:tr>
      <w:tr w:rsidR="00A131C3" w:rsidRPr="00521A1B" w14:paraId="268E8A44" w14:textId="77777777" w:rsidTr="00A131C3">
        <w:trPr>
          <w:cantSplit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FE6069" w14:textId="77777777" w:rsidR="00A131C3" w:rsidRPr="00A131C3" w:rsidRDefault="00A131C3" w:rsidP="0011009F">
            <w:pPr>
              <w:jc w:val="center"/>
              <w:rPr>
                <w:b/>
                <w:bCs/>
                <w:color w:val="0000FF"/>
                <w:sz w:val="22"/>
              </w:rPr>
            </w:pPr>
          </w:p>
        </w:tc>
        <w:tc>
          <w:tcPr>
            <w:tcW w:w="6662" w:type="dxa"/>
            <w:tcBorders>
              <w:left w:val="single" w:sz="4" w:space="0" w:color="808080"/>
            </w:tcBorders>
          </w:tcPr>
          <w:p w14:paraId="6EC56A5E" w14:textId="77777777" w:rsidR="00A131C3" w:rsidRPr="00CC0D82" w:rsidRDefault="00A131C3" w:rsidP="004B226B">
            <w:pPr>
              <w:pStyle w:val="TXT"/>
              <w:tabs>
                <w:tab w:val="left" w:pos="4536"/>
              </w:tabs>
              <w:spacing w:after="0" w:line="240" w:lineRule="atLeast"/>
              <w:rPr>
                <w:rFonts w:cs="Arial"/>
                <w:snapToGrid/>
              </w:rPr>
            </w:pPr>
            <w:r w:rsidRPr="00CC0D82">
              <w:rPr>
                <w:rFonts w:cs="Arial"/>
                <w:snapToGrid/>
              </w:rPr>
              <w:t xml:space="preserve">Anzahl Haltungen </w:t>
            </w:r>
          </w:p>
        </w:tc>
      </w:tr>
      <w:tr w:rsidR="00A131C3" w:rsidRPr="00521A1B" w14:paraId="4A660921" w14:textId="77777777" w:rsidTr="00A131C3">
        <w:trPr>
          <w:cantSplit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5B1EC1" w14:textId="77777777" w:rsidR="00A131C3" w:rsidRPr="00A131C3" w:rsidRDefault="00A131C3" w:rsidP="0011009F">
            <w:pPr>
              <w:jc w:val="center"/>
              <w:rPr>
                <w:b/>
                <w:bCs/>
                <w:color w:val="0000FF"/>
                <w:sz w:val="22"/>
              </w:rPr>
            </w:pPr>
          </w:p>
        </w:tc>
        <w:tc>
          <w:tcPr>
            <w:tcW w:w="6662" w:type="dxa"/>
            <w:tcBorders>
              <w:left w:val="single" w:sz="4" w:space="0" w:color="808080"/>
            </w:tcBorders>
          </w:tcPr>
          <w:p w14:paraId="53B7B9F7" w14:textId="77777777" w:rsidR="00A131C3" w:rsidRPr="00CC0D82" w:rsidRDefault="004B226B" w:rsidP="0011009F">
            <w:pPr>
              <w:tabs>
                <w:tab w:val="left" w:pos="4536"/>
              </w:tabs>
              <w:spacing w:line="240" w:lineRule="atLeast"/>
              <w:rPr>
                <w:rFonts w:cs="Arial"/>
              </w:rPr>
            </w:pPr>
            <w:r>
              <w:rPr>
                <w:rFonts w:cs="Arial"/>
              </w:rPr>
              <w:t>Anzahl Leitungen</w:t>
            </w:r>
          </w:p>
        </w:tc>
      </w:tr>
      <w:tr w:rsidR="00A131C3" w:rsidRPr="00521A1B" w14:paraId="0F742EE8" w14:textId="77777777" w:rsidTr="00A131C3">
        <w:trPr>
          <w:cantSplit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790D01" w14:textId="77777777" w:rsidR="00A131C3" w:rsidRPr="00A131C3" w:rsidRDefault="00A131C3" w:rsidP="0011009F">
            <w:pPr>
              <w:jc w:val="center"/>
              <w:rPr>
                <w:b/>
                <w:bCs/>
                <w:color w:val="0000FF"/>
                <w:sz w:val="22"/>
              </w:rPr>
            </w:pPr>
          </w:p>
        </w:tc>
        <w:tc>
          <w:tcPr>
            <w:tcW w:w="6662" w:type="dxa"/>
            <w:tcBorders>
              <w:left w:val="single" w:sz="4" w:space="0" w:color="808080"/>
            </w:tcBorders>
          </w:tcPr>
          <w:p w14:paraId="09F4CD49" w14:textId="77777777" w:rsidR="00A131C3" w:rsidRPr="00CC0D82" w:rsidRDefault="004B226B" w:rsidP="0011009F">
            <w:pPr>
              <w:tabs>
                <w:tab w:val="left" w:pos="4536"/>
              </w:tabs>
              <w:spacing w:line="240" w:lineRule="atLeast"/>
              <w:rPr>
                <w:rFonts w:cs="Arial"/>
              </w:rPr>
            </w:pPr>
            <w:r>
              <w:rPr>
                <w:rFonts w:cs="Arial"/>
              </w:rPr>
              <w:t>Anzahl Rinnen</w:t>
            </w:r>
          </w:p>
        </w:tc>
      </w:tr>
      <w:tr w:rsidR="00A131C3" w:rsidRPr="00521A1B" w14:paraId="4884E50B" w14:textId="77777777" w:rsidTr="00A131C3">
        <w:trPr>
          <w:cantSplit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383566" w14:textId="77777777" w:rsidR="00A131C3" w:rsidRPr="00A131C3" w:rsidRDefault="00A131C3" w:rsidP="0011009F">
            <w:pPr>
              <w:jc w:val="center"/>
              <w:rPr>
                <w:b/>
                <w:bCs/>
                <w:color w:val="0000FF"/>
                <w:sz w:val="22"/>
              </w:rPr>
            </w:pPr>
          </w:p>
        </w:tc>
        <w:tc>
          <w:tcPr>
            <w:tcW w:w="6662" w:type="dxa"/>
            <w:tcBorders>
              <w:left w:val="single" w:sz="4" w:space="0" w:color="808080"/>
            </w:tcBorders>
          </w:tcPr>
          <w:p w14:paraId="42656FF5" w14:textId="77777777" w:rsidR="00A131C3" w:rsidRPr="00CC0D82" w:rsidRDefault="004B226B" w:rsidP="0011009F">
            <w:pPr>
              <w:tabs>
                <w:tab w:val="left" w:pos="4536"/>
              </w:tabs>
              <w:spacing w:line="240" w:lineRule="atLeast"/>
              <w:rPr>
                <w:rFonts w:cs="Arial"/>
              </w:rPr>
            </w:pPr>
            <w:r>
              <w:rPr>
                <w:rFonts w:cs="Arial"/>
              </w:rPr>
              <w:t>Anzahl Gerinne</w:t>
            </w:r>
          </w:p>
        </w:tc>
      </w:tr>
      <w:tr w:rsidR="00A131C3" w:rsidRPr="00521A1B" w14:paraId="32937210" w14:textId="77777777" w:rsidTr="0011009F">
        <w:trPr>
          <w:cantSplit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53A513" w14:textId="77777777" w:rsidR="00A131C3" w:rsidRPr="00A131C3" w:rsidRDefault="00A131C3" w:rsidP="0011009F">
            <w:pPr>
              <w:jc w:val="center"/>
              <w:rPr>
                <w:b/>
                <w:bCs/>
                <w:color w:val="0000FF"/>
                <w:sz w:val="22"/>
              </w:rPr>
            </w:pPr>
          </w:p>
        </w:tc>
        <w:tc>
          <w:tcPr>
            <w:tcW w:w="6662" w:type="dxa"/>
            <w:tcBorders>
              <w:left w:val="single" w:sz="4" w:space="0" w:color="808080"/>
              <w:bottom w:val="single" w:sz="4" w:space="0" w:color="808080"/>
            </w:tcBorders>
          </w:tcPr>
          <w:p w14:paraId="7CF087B7" w14:textId="77777777" w:rsidR="00A131C3" w:rsidRPr="00CC0D82" w:rsidRDefault="004B226B" w:rsidP="0011009F">
            <w:pPr>
              <w:tabs>
                <w:tab w:val="left" w:pos="4536"/>
              </w:tabs>
              <w:spacing w:line="240" w:lineRule="atLeast"/>
              <w:rPr>
                <w:rFonts w:cs="Arial"/>
              </w:rPr>
            </w:pPr>
            <w:r>
              <w:rPr>
                <w:rFonts w:cs="Arial"/>
              </w:rPr>
              <w:t>Anzahl Bauwerke</w:t>
            </w:r>
          </w:p>
        </w:tc>
      </w:tr>
      <w:tr w:rsidR="00A131C3" w:rsidRPr="00521A1B" w14:paraId="6A70CACF" w14:textId="77777777" w:rsidTr="00A131C3">
        <w:trPr>
          <w:cantSplit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8BAFF2" w14:textId="77777777" w:rsidR="00A131C3" w:rsidRPr="00A131C3" w:rsidRDefault="00A131C3" w:rsidP="0011009F">
            <w:pPr>
              <w:jc w:val="center"/>
              <w:rPr>
                <w:b/>
                <w:bCs/>
                <w:color w:val="0000FF"/>
                <w:sz w:val="22"/>
              </w:rPr>
            </w:pPr>
          </w:p>
        </w:tc>
        <w:tc>
          <w:tcPr>
            <w:tcW w:w="6662" w:type="dxa"/>
            <w:tcBorders>
              <w:left w:val="single" w:sz="4" w:space="0" w:color="808080"/>
            </w:tcBorders>
          </w:tcPr>
          <w:p w14:paraId="52E9B27A" w14:textId="77777777" w:rsidR="00A131C3" w:rsidRPr="00CC0D82" w:rsidRDefault="004B226B" w:rsidP="0011009F">
            <w:pPr>
              <w:tabs>
                <w:tab w:val="left" w:pos="4536"/>
              </w:tabs>
              <w:spacing w:line="240" w:lineRule="atLeast"/>
              <w:rPr>
                <w:rFonts w:cs="Arial"/>
              </w:rPr>
            </w:pPr>
            <w:r>
              <w:rPr>
                <w:rFonts w:cs="Arial"/>
              </w:rPr>
              <w:t>Anzahl Schächte</w:t>
            </w:r>
          </w:p>
        </w:tc>
      </w:tr>
      <w:tr w:rsidR="00A131C3" w:rsidRPr="00521A1B" w14:paraId="004E9CC1" w14:textId="77777777" w:rsidTr="00A131C3">
        <w:trPr>
          <w:cantSplit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2154E6" w14:textId="77777777" w:rsidR="00A131C3" w:rsidRPr="00A131C3" w:rsidRDefault="00A131C3" w:rsidP="0011009F">
            <w:pPr>
              <w:jc w:val="center"/>
              <w:rPr>
                <w:b/>
                <w:bCs/>
                <w:color w:val="0000FF"/>
                <w:sz w:val="22"/>
              </w:rPr>
            </w:pPr>
          </w:p>
        </w:tc>
        <w:tc>
          <w:tcPr>
            <w:tcW w:w="6662" w:type="dxa"/>
            <w:tcBorders>
              <w:left w:val="single" w:sz="4" w:space="0" w:color="808080"/>
            </w:tcBorders>
          </w:tcPr>
          <w:p w14:paraId="0DC2AC09" w14:textId="77777777" w:rsidR="00A131C3" w:rsidRPr="00CC0D82" w:rsidRDefault="004B226B" w:rsidP="0011009F">
            <w:pPr>
              <w:tabs>
                <w:tab w:val="left" w:pos="4536"/>
              </w:tabs>
              <w:spacing w:line="240" w:lineRule="atLeast"/>
              <w:rPr>
                <w:rFonts w:cs="Arial"/>
              </w:rPr>
            </w:pPr>
            <w:r>
              <w:rPr>
                <w:rFonts w:cs="Arial"/>
              </w:rPr>
              <w:t>Anzahl Anschlusspunkte</w:t>
            </w:r>
          </w:p>
        </w:tc>
      </w:tr>
      <w:tr w:rsidR="00A131C3" w:rsidRPr="00521A1B" w14:paraId="53645EA5" w14:textId="77777777" w:rsidTr="00A131C3">
        <w:trPr>
          <w:cantSplit/>
        </w:trPr>
        <w:tc>
          <w:tcPr>
            <w:tcW w:w="907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E0E0E0"/>
          </w:tcPr>
          <w:p w14:paraId="62E05687" w14:textId="77777777" w:rsidR="00A131C3" w:rsidRPr="00521A1B" w:rsidRDefault="00A131C3" w:rsidP="00A131C3">
            <w:pPr>
              <w:pStyle w:val="Kopfzeile"/>
              <w:rPr>
                <w:rFonts w:cs="Arial"/>
              </w:rPr>
            </w:pPr>
            <w:r>
              <w:t>Hauptbauwerke</w:t>
            </w:r>
          </w:p>
        </w:tc>
      </w:tr>
      <w:tr w:rsidR="00A131C3" w:rsidRPr="00521A1B" w14:paraId="7AC604DA" w14:textId="77777777" w:rsidTr="00A131C3">
        <w:trPr>
          <w:cantSplit/>
        </w:trPr>
        <w:tc>
          <w:tcPr>
            <w:tcW w:w="2410" w:type="dxa"/>
          </w:tcPr>
          <w:p w14:paraId="4C8FD3DB" w14:textId="77777777" w:rsidR="00A131C3" w:rsidRPr="00154CB7" w:rsidRDefault="00A131C3" w:rsidP="0011009F">
            <w:pPr>
              <w:tabs>
                <w:tab w:val="left" w:pos="4536"/>
              </w:tabs>
              <w:spacing w:line="240" w:lineRule="atLeast"/>
              <w:jc w:val="center"/>
              <w:rPr>
                <w:rFonts w:cs="Arial"/>
                <w:b/>
                <w:color w:val="0000FF"/>
                <w:sz w:val="22"/>
              </w:rPr>
            </w:pPr>
          </w:p>
        </w:tc>
        <w:tc>
          <w:tcPr>
            <w:tcW w:w="6662" w:type="dxa"/>
          </w:tcPr>
          <w:p w14:paraId="44BF5253" w14:textId="77777777" w:rsidR="00A131C3" w:rsidRPr="00F31E93" w:rsidRDefault="004B226B" w:rsidP="0011009F">
            <w:pPr>
              <w:tabs>
                <w:tab w:val="left" w:pos="4536"/>
              </w:tabs>
              <w:spacing w:line="240" w:lineRule="atLeast"/>
              <w:rPr>
                <w:rFonts w:cs="Arial"/>
              </w:rPr>
            </w:pPr>
            <w:r>
              <w:rPr>
                <w:rFonts w:cs="Arial"/>
              </w:rPr>
              <w:t>Anzahl Pumpwerke</w:t>
            </w:r>
          </w:p>
        </w:tc>
      </w:tr>
      <w:tr w:rsidR="00A131C3" w:rsidRPr="00521A1B" w14:paraId="43CCC69A" w14:textId="77777777" w:rsidTr="00A131C3">
        <w:trPr>
          <w:cantSplit/>
        </w:trPr>
        <w:tc>
          <w:tcPr>
            <w:tcW w:w="2410" w:type="dxa"/>
            <w:tcBorders>
              <w:bottom w:val="single" w:sz="4" w:space="0" w:color="808080"/>
            </w:tcBorders>
          </w:tcPr>
          <w:p w14:paraId="19B52312" w14:textId="77777777" w:rsidR="00A131C3" w:rsidRPr="00154CB7" w:rsidRDefault="00A131C3" w:rsidP="0011009F">
            <w:pPr>
              <w:tabs>
                <w:tab w:val="left" w:pos="4536"/>
              </w:tabs>
              <w:spacing w:line="240" w:lineRule="atLeast"/>
              <w:jc w:val="center"/>
              <w:rPr>
                <w:rFonts w:cs="Arial"/>
                <w:b/>
                <w:color w:val="0000FF"/>
                <w:sz w:val="22"/>
              </w:rPr>
            </w:pPr>
          </w:p>
        </w:tc>
        <w:tc>
          <w:tcPr>
            <w:tcW w:w="6662" w:type="dxa"/>
            <w:tcBorders>
              <w:bottom w:val="single" w:sz="4" w:space="0" w:color="808080"/>
            </w:tcBorders>
          </w:tcPr>
          <w:p w14:paraId="550F3763" w14:textId="77777777" w:rsidR="00A131C3" w:rsidRPr="00F31E93" w:rsidRDefault="004B226B" w:rsidP="0011009F">
            <w:pPr>
              <w:tabs>
                <w:tab w:val="left" w:pos="4536"/>
              </w:tabs>
              <w:spacing w:line="240" w:lineRule="atLeast"/>
              <w:rPr>
                <w:rFonts w:cs="Arial"/>
              </w:rPr>
            </w:pPr>
            <w:r>
              <w:rPr>
                <w:rFonts w:cs="Arial"/>
              </w:rPr>
              <w:t>Anzahl Becken</w:t>
            </w:r>
          </w:p>
        </w:tc>
      </w:tr>
      <w:tr w:rsidR="00A131C3" w:rsidRPr="00521A1B" w14:paraId="45FFBCDA" w14:textId="77777777" w:rsidTr="0011009F">
        <w:trPr>
          <w:cantSplit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EBE288" w14:textId="77777777" w:rsidR="00A131C3" w:rsidRPr="00154CB7" w:rsidRDefault="00A131C3" w:rsidP="0011009F">
            <w:pPr>
              <w:tabs>
                <w:tab w:val="left" w:pos="4536"/>
              </w:tabs>
              <w:spacing w:line="240" w:lineRule="atLeast"/>
              <w:jc w:val="center"/>
              <w:rPr>
                <w:rFonts w:cs="Arial"/>
                <w:b/>
                <w:color w:val="0000FF"/>
                <w:sz w:val="22"/>
              </w:rPr>
            </w:pP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5E340D" w14:textId="77777777" w:rsidR="00A131C3" w:rsidRPr="00F31E93" w:rsidRDefault="004B226B" w:rsidP="0011009F">
            <w:pPr>
              <w:tabs>
                <w:tab w:val="left" w:pos="4536"/>
              </w:tabs>
              <w:spacing w:line="240" w:lineRule="atLeast"/>
            </w:pPr>
            <w:r>
              <w:t>Anzahl Kläranlagen</w:t>
            </w:r>
          </w:p>
        </w:tc>
      </w:tr>
      <w:tr w:rsidR="00A131C3" w:rsidRPr="00521A1B" w14:paraId="47F5F9B5" w14:textId="77777777" w:rsidTr="0011009F">
        <w:trPr>
          <w:cantSplit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FCC0D9" w14:textId="77777777" w:rsidR="00A131C3" w:rsidRPr="00154CB7" w:rsidRDefault="00A131C3" w:rsidP="0011009F">
            <w:pPr>
              <w:tabs>
                <w:tab w:val="left" w:pos="4536"/>
              </w:tabs>
              <w:spacing w:line="240" w:lineRule="atLeast"/>
              <w:jc w:val="center"/>
              <w:rPr>
                <w:rFonts w:cs="Arial"/>
                <w:b/>
                <w:color w:val="0000FF"/>
                <w:sz w:val="22"/>
              </w:rPr>
            </w:pP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7F33E0" w14:textId="77777777" w:rsidR="00A131C3" w:rsidRPr="00F31E93" w:rsidRDefault="004B226B" w:rsidP="0011009F">
            <w:pPr>
              <w:tabs>
                <w:tab w:val="left" w:pos="4536"/>
              </w:tabs>
              <w:spacing w:line="240" w:lineRule="atLeast"/>
            </w:pPr>
            <w:r>
              <w:t>Anzahl Auslaufbauwerke</w:t>
            </w:r>
          </w:p>
        </w:tc>
      </w:tr>
      <w:tr w:rsidR="00CF6DEE" w:rsidRPr="00521A1B" w14:paraId="645A42F3" w14:textId="77777777" w:rsidTr="0011009F">
        <w:trPr>
          <w:cantSplit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796CB8" w14:textId="77777777" w:rsidR="00CF6DEE" w:rsidRPr="00154CB7" w:rsidRDefault="00CF6DEE" w:rsidP="0011009F">
            <w:pPr>
              <w:tabs>
                <w:tab w:val="left" w:pos="4536"/>
              </w:tabs>
              <w:spacing w:line="240" w:lineRule="atLeast"/>
              <w:jc w:val="center"/>
              <w:rPr>
                <w:rFonts w:cs="Arial"/>
                <w:b/>
                <w:color w:val="0000FF"/>
                <w:sz w:val="22"/>
              </w:rPr>
            </w:pP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4CB220" w14:textId="77777777" w:rsidR="00CF6DEE" w:rsidRPr="00F31E93" w:rsidRDefault="00CF6DEE" w:rsidP="00B90FC6">
            <w:pPr>
              <w:tabs>
                <w:tab w:val="left" w:pos="4536"/>
              </w:tabs>
              <w:spacing w:line="240" w:lineRule="atLeast"/>
            </w:pPr>
            <w:r w:rsidRPr="00F31E93">
              <w:t xml:space="preserve">Anzahl </w:t>
            </w:r>
            <w:r>
              <w:t>Einlaufbauwerke</w:t>
            </w:r>
          </w:p>
        </w:tc>
      </w:tr>
      <w:tr w:rsidR="00A131C3" w:rsidRPr="00521A1B" w14:paraId="7A41B890" w14:textId="77777777" w:rsidTr="0011009F">
        <w:trPr>
          <w:cantSplit/>
          <w:trHeight w:hRule="exact" w:val="356"/>
        </w:trPr>
        <w:tc>
          <w:tcPr>
            <w:tcW w:w="9072" w:type="dxa"/>
            <w:gridSpan w:val="2"/>
            <w:shd w:val="clear" w:color="auto" w:fill="E6E6E6"/>
          </w:tcPr>
          <w:p w14:paraId="75C74F7F" w14:textId="77777777" w:rsidR="00A131C3" w:rsidRDefault="00A131C3" w:rsidP="00A131C3">
            <w:pPr>
              <w:pStyle w:val="Kopfzeile"/>
            </w:pPr>
            <w:r>
              <w:t>Hauptbauwerke/Behandlungsanlagen</w:t>
            </w:r>
          </w:p>
        </w:tc>
      </w:tr>
      <w:tr w:rsidR="00A131C3" w:rsidRPr="00521A1B" w14:paraId="730EF872" w14:textId="77777777" w:rsidTr="00A131C3">
        <w:trPr>
          <w:cantSplit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526F36" w14:textId="77777777" w:rsidR="00A131C3" w:rsidRPr="00A131C3" w:rsidRDefault="00A131C3" w:rsidP="0011009F">
            <w:pPr>
              <w:tabs>
                <w:tab w:val="left" w:pos="4536"/>
              </w:tabs>
              <w:spacing w:line="240" w:lineRule="atLeast"/>
              <w:jc w:val="center"/>
              <w:rPr>
                <w:rFonts w:cs="Arial"/>
                <w:b/>
                <w:bCs/>
                <w:color w:val="0000FF"/>
                <w:sz w:val="22"/>
              </w:rPr>
            </w:pP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81510B" w14:textId="77777777" w:rsidR="00A131C3" w:rsidRPr="00F31E93" w:rsidRDefault="00A131C3" w:rsidP="0011009F">
            <w:pPr>
              <w:tabs>
                <w:tab w:val="left" w:pos="4536"/>
              </w:tabs>
              <w:spacing w:line="240" w:lineRule="atLeast"/>
            </w:pPr>
            <w:r>
              <w:t>Anzahl Schlammfä</w:t>
            </w:r>
            <w:r w:rsidRPr="00F31E93">
              <w:t>ng</w:t>
            </w:r>
            <w:r>
              <w:t>e</w:t>
            </w:r>
            <w:r w:rsidR="008639F4">
              <w:t xml:space="preserve"> (SF</w:t>
            </w:r>
            <w:r w:rsidRPr="00F31E93">
              <w:t>)</w:t>
            </w:r>
          </w:p>
        </w:tc>
      </w:tr>
      <w:tr w:rsidR="00A131C3" w:rsidRPr="00521A1B" w14:paraId="7A187B13" w14:textId="77777777" w:rsidTr="00A131C3">
        <w:trPr>
          <w:cantSplit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5E2B5F" w14:textId="77777777" w:rsidR="00A131C3" w:rsidRPr="00A131C3" w:rsidRDefault="00A131C3" w:rsidP="0011009F">
            <w:pPr>
              <w:tabs>
                <w:tab w:val="left" w:pos="4536"/>
              </w:tabs>
              <w:spacing w:line="240" w:lineRule="atLeast"/>
              <w:jc w:val="center"/>
              <w:rPr>
                <w:rFonts w:cs="Arial"/>
                <w:b/>
                <w:bCs/>
                <w:color w:val="0000FF"/>
                <w:sz w:val="22"/>
              </w:rPr>
            </w:pP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B29C06" w14:textId="77777777" w:rsidR="00A131C3" w:rsidRPr="00F31E93" w:rsidRDefault="00F0745E" w:rsidP="008639F4">
            <w:pPr>
              <w:tabs>
                <w:tab w:val="left" w:pos="4536"/>
              </w:tabs>
              <w:spacing w:line="240" w:lineRule="atLeast"/>
            </w:pPr>
            <w:r>
              <w:t>Anzahl Leichtflüssigkeitsa</w:t>
            </w:r>
            <w:r w:rsidR="008639F4">
              <w:t>bscheider (B, K)</w:t>
            </w:r>
          </w:p>
        </w:tc>
      </w:tr>
      <w:tr w:rsidR="00A131C3" w14:paraId="28181854" w14:textId="77777777" w:rsidTr="00A131C3">
        <w:trPr>
          <w:cantSplit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36937F" w14:textId="77777777" w:rsidR="00A131C3" w:rsidRPr="00A131C3" w:rsidRDefault="00A131C3" w:rsidP="0011009F">
            <w:pPr>
              <w:tabs>
                <w:tab w:val="left" w:pos="4536"/>
              </w:tabs>
              <w:spacing w:line="240" w:lineRule="atLeast"/>
              <w:jc w:val="center"/>
              <w:rPr>
                <w:rFonts w:cs="Arial"/>
                <w:b/>
                <w:bCs/>
                <w:color w:val="0000FF"/>
                <w:sz w:val="22"/>
              </w:rPr>
            </w:pP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C531E7" w14:textId="77777777" w:rsidR="00A131C3" w:rsidRPr="00F31E93" w:rsidRDefault="008639F4" w:rsidP="0011009F">
            <w:pPr>
              <w:tabs>
                <w:tab w:val="left" w:pos="4536"/>
              </w:tabs>
              <w:spacing w:line="240" w:lineRule="atLeast"/>
            </w:pPr>
            <w:r>
              <w:t>Anzahl Stärkeabscheider (S</w:t>
            </w:r>
            <w:r w:rsidR="00A131C3" w:rsidRPr="00F31E93">
              <w:t>)</w:t>
            </w:r>
          </w:p>
        </w:tc>
      </w:tr>
      <w:tr w:rsidR="00A131C3" w14:paraId="36379743" w14:textId="77777777" w:rsidTr="00A131C3">
        <w:trPr>
          <w:cantSplit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6A04D7" w14:textId="77777777" w:rsidR="00A131C3" w:rsidRPr="00A131C3" w:rsidRDefault="00A131C3" w:rsidP="0011009F">
            <w:pPr>
              <w:tabs>
                <w:tab w:val="left" w:pos="4536"/>
              </w:tabs>
              <w:spacing w:line="240" w:lineRule="atLeast"/>
              <w:jc w:val="center"/>
              <w:rPr>
                <w:rFonts w:cs="Arial"/>
                <w:b/>
                <w:bCs/>
                <w:color w:val="0000FF"/>
                <w:sz w:val="22"/>
              </w:rPr>
            </w:pP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488588" w14:textId="77777777" w:rsidR="00A131C3" w:rsidRPr="00F31E93" w:rsidRDefault="008639F4" w:rsidP="0011009F">
            <w:pPr>
              <w:tabs>
                <w:tab w:val="left" w:pos="4536"/>
              </w:tabs>
              <w:spacing w:line="240" w:lineRule="atLeast"/>
            </w:pPr>
            <w:r>
              <w:t>Anzahl Fettabscheider (F</w:t>
            </w:r>
            <w:r w:rsidR="00A131C3" w:rsidRPr="00F31E93">
              <w:t>)</w:t>
            </w:r>
          </w:p>
        </w:tc>
      </w:tr>
      <w:tr w:rsidR="00A131C3" w14:paraId="3B933EA3" w14:textId="77777777" w:rsidTr="00A131C3">
        <w:trPr>
          <w:cantSplit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B2AB8D" w14:textId="77777777" w:rsidR="00A131C3" w:rsidRPr="00A131C3" w:rsidRDefault="00A131C3" w:rsidP="0011009F">
            <w:pPr>
              <w:tabs>
                <w:tab w:val="left" w:pos="4536"/>
              </w:tabs>
              <w:spacing w:line="240" w:lineRule="atLeast"/>
              <w:jc w:val="center"/>
              <w:rPr>
                <w:rFonts w:cs="Arial"/>
                <w:b/>
                <w:bCs/>
                <w:color w:val="0000FF"/>
                <w:sz w:val="22"/>
              </w:rPr>
            </w:pP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6BFB45" w14:textId="77777777" w:rsidR="00A131C3" w:rsidRPr="00F31E93" w:rsidRDefault="00A131C3" w:rsidP="008639F4">
            <w:pPr>
              <w:tabs>
                <w:tab w:val="left" w:pos="4536"/>
              </w:tabs>
              <w:spacing w:line="240" w:lineRule="atLeast"/>
            </w:pPr>
            <w:r w:rsidRPr="00F31E93">
              <w:t>Anzahl Emulsionsspaltanlage</w:t>
            </w:r>
            <w:r>
              <w:t>n</w:t>
            </w:r>
            <w:r w:rsidR="008639F4">
              <w:t xml:space="preserve"> (ESP</w:t>
            </w:r>
            <w:r w:rsidRPr="00F31E93">
              <w:t>)</w:t>
            </w:r>
          </w:p>
        </w:tc>
      </w:tr>
      <w:tr w:rsidR="00A131C3" w14:paraId="56D8411A" w14:textId="77777777" w:rsidTr="00A131C3">
        <w:trPr>
          <w:cantSplit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D6D260" w14:textId="77777777" w:rsidR="00A131C3" w:rsidRPr="00A131C3" w:rsidRDefault="00A131C3" w:rsidP="0011009F">
            <w:pPr>
              <w:tabs>
                <w:tab w:val="left" w:pos="4536"/>
              </w:tabs>
              <w:spacing w:line="240" w:lineRule="atLeast"/>
              <w:jc w:val="center"/>
              <w:rPr>
                <w:rFonts w:cs="Arial"/>
                <w:b/>
                <w:bCs/>
                <w:color w:val="0000FF"/>
                <w:sz w:val="22"/>
              </w:rPr>
            </w:pP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517A93" w14:textId="77777777" w:rsidR="00A131C3" w:rsidRPr="00F31E93" w:rsidRDefault="008639F4" w:rsidP="0011009F">
            <w:pPr>
              <w:tabs>
                <w:tab w:val="left" w:pos="4536"/>
              </w:tabs>
              <w:spacing w:line="240" w:lineRule="atLeast"/>
            </w:pPr>
            <w:r>
              <w:t>Anzahl Stapelbecken (SB</w:t>
            </w:r>
            <w:r w:rsidR="00A131C3" w:rsidRPr="00F31E93">
              <w:t>)</w:t>
            </w:r>
          </w:p>
        </w:tc>
      </w:tr>
      <w:tr w:rsidR="00A131C3" w14:paraId="76AEA152" w14:textId="77777777" w:rsidTr="00A131C3">
        <w:trPr>
          <w:cantSplit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466B45" w14:textId="77777777" w:rsidR="00A131C3" w:rsidRPr="00A131C3" w:rsidRDefault="00A131C3" w:rsidP="0011009F">
            <w:pPr>
              <w:tabs>
                <w:tab w:val="left" w:pos="4536"/>
              </w:tabs>
              <w:spacing w:line="240" w:lineRule="atLeast"/>
              <w:jc w:val="center"/>
              <w:rPr>
                <w:rFonts w:cs="Arial"/>
                <w:b/>
                <w:bCs/>
                <w:color w:val="0000FF"/>
                <w:sz w:val="22"/>
              </w:rPr>
            </w:pP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8E1454" w14:textId="77777777" w:rsidR="00A131C3" w:rsidRPr="00F31E93" w:rsidRDefault="00A131C3" w:rsidP="0011009F">
            <w:pPr>
              <w:tabs>
                <w:tab w:val="left" w:pos="4536"/>
              </w:tabs>
              <w:spacing w:line="240" w:lineRule="atLeast"/>
            </w:pPr>
            <w:r w:rsidRPr="00F31E93">
              <w:t>Anzahl Neutralisationsanlage</w:t>
            </w:r>
            <w:r>
              <w:t>n</w:t>
            </w:r>
            <w:r w:rsidR="008639F4">
              <w:t xml:space="preserve"> (NA</w:t>
            </w:r>
            <w:r w:rsidRPr="00F31E93">
              <w:t>)</w:t>
            </w:r>
          </w:p>
        </w:tc>
      </w:tr>
      <w:tr w:rsidR="00A131C3" w14:paraId="49C745E0" w14:textId="77777777" w:rsidTr="00A131C3">
        <w:trPr>
          <w:cantSplit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6FB995" w14:textId="77777777" w:rsidR="00A131C3" w:rsidRPr="00A131C3" w:rsidRDefault="00A131C3" w:rsidP="0011009F">
            <w:pPr>
              <w:tabs>
                <w:tab w:val="left" w:pos="4536"/>
              </w:tabs>
              <w:spacing w:line="240" w:lineRule="atLeast"/>
              <w:jc w:val="center"/>
              <w:rPr>
                <w:rFonts w:cs="Arial"/>
                <w:b/>
                <w:bCs/>
                <w:color w:val="0000FF"/>
                <w:sz w:val="22"/>
              </w:rPr>
            </w:pP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2F4718" w14:textId="77777777" w:rsidR="00A131C3" w:rsidRPr="00F31E93" w:rsidRDefault="00A131C3" w:rsidP="0011009F">
            <w:pPr>
              <w:tabs>
                <w:tab w:val="left" w:pos="4536"/>
              </w:tabs>
              <w:spacing w:line="240" w:lineRule="atLeast"/>
            </w:pPr>
            <w:r w:rsidRPr="00F31E93">
              <w:t>Anzahl Kombinationsanlage</w:t>
            </w:r>
            <w:r>
              <w:t>n</w:t>
            </w:r>
            <w:r w:rsidR="008639F4">
              <w:t xml:space="preserve"> (KBA</w:t>
            </w:r>
            <w:r w:rsidR="00F0745E">
              <w:t>)</w:t>
            </w:r>
          </w:p>
        </w:tc>
      </w:tr>
      <w:tr w:rsidR="00A131C3" w:rsidRPr="00521A1B" w14:paraId="64F51EC1" w14:textId="77777777" w:rsidTr="0011009F">
        <w:trPr>
          <w:cantSplit/>
          <w:trHeight w:hRule="exact" w:val="333"/>
        </w:trPr>
        <w:tc>
          <w:tcPr>
            <w:tcW w:w="907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6E6E6"/>
          </w:tcPr>
          <w:p w14:paraId="7CD07A6A" w14:textId="77777777" w:rsidR="00A131C3" w:rsidRPr="00B22AF5" w:rsidRDefault="00A131C3" w:rsidP="00A131C3">
            <w:pPr>
              <w:pStyle w:val="Kopfzeile"/>
            </w:pPr>
            <w:r>
              <w:t>Armaturen</w:t>
            </w:r>
          </w:p>
        </w:tc>
      </w:tr>
      <w:tr w:rsidR="00A131C3" w14:paraId="705C7B86" w14:textId="77777777" w:rsidTr="00A131C3">
        <w:trPr>
          <w:cantSplit/>
          <w:trHeight w:val="133"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A9C1D5" w14:textId="77777777" w:rsidR="00A131C3" w:rsidRPr="00154CB7" w:rsidRDefault="00A131C3" w:rsidP="0011009F">
            <w:pPr>
              <w:tabs>
                <w:tab w:val="left" w:pos="4536"/>
              </w:tabs>
              <w:spacing w:line="240" w:lineRule="atLeast"/>
              <w:jc w:val="center"/>
              <w:rPr>
                <w:rFonts w:cs="Arial"/>
                <w:b/>
                <w:color w:val="0000FF"/>
                <w:sz w:val="22"/>
              </w:rPr>
            </w:pP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7DDB8C" w14:textId="77777777" w:rsidR="00A131C3" w:rsidRPr="00F31E93" w:rsidRDefault="008639F4" w:rsidP="0011009F">
            <w:pPr>
              <w:tabs>
                <w:tab w:val="left" w:pos="4536"/>
              </w:tabs>
              <w:spacing w:line="240" w:lineRule="atLeast"/>
            </w:pPr>
            <w:r>
              <w:t>Anzahl Pumpen</w:t>
            </w:r>
          </w:p>
        </w:tc>
      </w:tr>
      <w:tr w:rsidR="00A131C3" w14:paraId="5F33A693" w14:textId="77777777" w:rsidTr="00A131C3">
        <w:trPr>
          <w:cantSplit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FBB293" w14:textId="77777777" w:rsidR="00A131C3" w:rsidRPr="00154CB7" w:rsidRDefault="00A131C3" w:rsidP="0011009F">
            <w:pPr>
              <w:tabs>
                <w:tab w:val="left" w:pos="4536"/>
              </w:tabs>
              <w:spacing w:line="240" w:lineRule="atLeast"/>
              <w:jc w:val="center"/>
              <w:rPr>
                <w:rFonts w:cs="Arial"/>
                <w:b/>
                <w:color w:val="0000FF"/>
                <w:sz w:val="22"/>
              </w:rPr>
            </w:pP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FE84A6" w14:textId="77777777" w:rsidR="00A131C3" w:rsidRPr="00F31E93" w:rsidRDefault="00A131C3" w:rsidP="0011009F">
            <w:pPr>
              <w:tabs>
                <w:tab w:val="left" w:pos="4536"/>
              </w:tabs>
              <w:spacing w:line="240" w:lineRule="atLeast"/>
            </w:pPr>
            <w:r w:rsidRPr="00F31E93">
              <w:t>A</w:t>
            </w:r>
            <w:r w:rsidR="008639F4">
              <w:t>nzahl Wehre und Überläufe</w:t>
            </w:r>
          </w:p>
        </w:tc>
      </w:tr>
      <w:tr w:rsidR="00A131C3" w14:paraId="099FE5D9" w14:textId="77777777" w:rsidTr="00A131C3">
        <w:trPr>
          <w:cantSplit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8A402C" w14:textId="77777777" w:rsidR="00A131C3" w:rsidRPr="00154CB7" w:rsidRDefault="00A131C3" w:rsidP="0011009F">
            <w:pPr>
              <w:tabs>
                <w:tab w:val="left" w:pos="4536"/>
              </w:tabs>
              <w:spacing w:line="240" w:lineRule="atLeast"/>
              <w:jc w:val="center"/>
              <w:rPr>
                <w:rFonts w:cs="Arial"/>
                <w:b/>
                <w:color w:val="0000FF"/>
                <w:sz w:val="22"/>
              </w:rPr>
            </w:pP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CCD1F7" w14:textId="77777777" w:rsidR="00A131C3" w:rsidRPr="00F31E93" w:rsidRDefault="00A131C3" w:rsidP="0011009F">
            <w:pPr>
              <w:tabs>
                <w:tab w:val="left" w:pos="4536"/>
              </w:tabs>
              <w:spacing w:line="240" w:lineRule="atLeast"/>
            </w:pPr>
            <w:r w:rsidRPr="00F31E93">
              <w:t>Anzahl Drossel</w:t>
            </w:r>
            <w:r>
              <w:t>n</w:t>
            </w:r>
          </w:p>
        </w:tc>
      </w:tr>
      <w:tr w:rsidR="00A131C3" w14:paraId="5B664A42" w14:textId="77777777" w:rsidTr="00A131C3">
        <w:trPr>
          <w:cantSplit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4165A3" w14:textId="77777777" w:rsidR="00A131C3" w:rsidRPr="00154CB7" w:rsidRDefault="00A131C3" w:rsidP="0011009F">
            <w:pPr>
              <w:tabs>
                <w:tab w:val="left" w:pos="4536"/>
              </w:tabs>
              <w:spacing w:line="240" w:lineRule="atLeast"/>
              <w:jc w:val="center"/>
              <w:rPr>
                <w:rFonts w:cs="Arial"/>
                <w:b/>
                <w:color w:val="0000FF"/>
                <w:sz w:val="22"/>
              </w:rPr>
            </w:pP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E4F3B6" w14:textId="77777777" w:rsidR="00A131C3" w:rsidRPr="00F31E93" w:rsidRDefault="008639F4" w:rsidP="0011009F">
            <w:pPr>
              <w:tabs>
                <w:tab w:val="left" w:pos="4536"/>
              </w:tabs>
              <w:spacing w:line="240" w:lineRule="atLeast"/>
            </w:pPr>
            <w:r>
              <w:t>Anzahl Schieber</w:t>
            </w:r>
          </w:p>
        </w:tc>
      </w:tr>
      <w:tr w:rsidR="00A131C3" w:rsidRPr="00521A1B" w14:paraId="085FA8E1" w14:textId="77777777" w:rsidTr="00A131C3">
        <w:trPr>
          <w:cantSplit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3BA834" w14:textId="77777777" w:rsidR="00A131C3" w:rsidRPr="00154CB7" w:rsidRDefault="00A131C3" w:rsidP="0011009F">
            <w:pPr>
              <w:tabs>
                <w:tab w:val="left" w:pos="4536"/>
              </w:tabs>
              <w:spacing w:line="240" w:lineRule="atLeast"/>
              <w:jc w:val="center"/>
              <w:rPr>
                <w:rFonts w:cs="Arial"/>
                <w:b/>
                <w:color w:val="0000FF"/>
                <w:sz w:val="22"/>
              </w:rPr>
            </w:pP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B0D81D" w14:textId="77777777" w:rsidR="00A131C3" w:rsidRPr="00F31E93" w:rsidRDefault="008639F4" w:rsidP="0011009F">
            <w:pPr>
              <w:tabs>
                <w:tab w:val="left" w:pos="4536"/>
              </w:tabs>
              <w:spacing w:line="240" w:lineRule="atLeast"/>
            </w:pPr>
            <w:r>
              <w:t>Anzahl Rechen</w:t>
            </w:r>
          </w:p>
        </w:tc>
      </w:tr>
      <w:tr w:rsidR="00A131C3" w14:paraId="68504B6B" w14:textId="77777777" w:rsidTr="00A131C3">
        <w:trPr>
          <w:cantSplit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DE7922" w14:textId="77777777" w:rsidR="00A131C3" w:rsidRPr="00154CB7" w:rsidRDefault="00A131C3" w:rsidP="0011009F">
            <w:pPr>
              <w:tabs>
                <w:tab w:val="left" w:pos="4536"/>
              </w:tabs>
              <w:spacing w:line="240" w:lineRule="atLeast"/>
              <w:jc w:val="center"/>
              <w:rPr>
                <w:rFonts w:cs="Arial"/>
                <w:b/>
                <w:color w:val="0000FF"/>
                <w:sz w:val="22"/>
              </w:rPr>
            </w:pP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D9EC6F" w14:textId="77777777" w:rsidR="00A131C3" w:rsidRPr="00F31E93" w:rsidRDefault="008639F4" w:rsidP="0011009F">
            <w:pPr>
              <w:tabs>
                <w:tab w:val="left" w:pos="4536"/>
              </w:tabs>
              <w:spacing w:line="240" w:lineRule="atLeast"/>
            </w:pPr>
            <w:r>
              <w:t>Anzahl Siebe</w:t>
            </w:r>
          </w:p>
        </w:tc>
      </w:tr>
      <w:tr w:rsidR="00A131C3" w14:paraId="644DF5C0" w14:textId="77777777" w:rsidTr="00A131C3">
        <w:trPr>
          <w:cantSplit/>
          <w:trHeight w:hRule="exact" w:val="303"/>
        </w:trPr>
        <w:tc>
          <w:tcPr>
            <w:tcW w:w="907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6E6E6"/>
          </w:tcPr>
          <w:p w14:paraId="6B6A33B1" w14:textId="77777777" w:rsidR="00A131C3" w:rsidRPr="00125443" w:rsidRDefault="00A131C3" w:rsidP="00A131C3">
            <w:pPr>
              <w:pStyle w:val="Kopfzeile"/>
            </w:pPr>
            <w:r w:rsidRPr="00125443">
              <w:t>Versickerungsanlage</w:t>
            </w:r>
            <w:r>
              <w:t>n</w:t>
            </w:r>
          </w:p>
        </w:tc>
      </w:tr>
      <w:tr w:rsidR="00A131C3" w:rsidRPr="00521A1B" w14:paraId="458A2C73" w14:textId="77777777" w:rsidTr="00A131C3">
        <w:trPr>
          <w:cantSplit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9A8AF" w14:textId="77777777" w:rsidR="00A131C3" w:rsidRPr="00A131C3" w:rsidRDefault="00A131C3" w:rsidP="0011009F">
            <w:pPr>
              <w:jc w:val="center"/>
              <w:rPr>
                <w:rFonts w:cs="Arial"/>
                <w:b/>
                <w:bCs/>
                <w:color w:val="0000FF"/>
                <w:sz w:val="22"/>
              </w:rPr>
            </w:pP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29048F" w14:textId="77777777" w:rsidR="000A161D" w:rsidRDefault="00A131C3" w:rsidP="0011009F">
            <w:pPr>
              <w:tabs>
                <w:tab w:val="left" w:pos="4536"/>
              </w:tabs>
              <w:spacing w:line="240" w:lineRule="atLeast"/>
            </w:pPr>
            <w:r w:rsidRPr="00F31E93">
              <w:t xml:space="preserve">Anzahl </w:t>
            </w:r>
            <w:r w:rsidR="008639F4">
              <w:t>Versickerungsmulde/Teiche</w:t>
            </w:r>
            <w:r w:rsidR="000A161D">
              <w:t xml:space="preserve"> </w:t>
            </w:r>
          </w:p>
          <w:p w14:paraId="3AA0CAA0" w14:textId="77777777" w:rsidR="00A131C3" w:rsidRPr="00F31E93" w:rsidRDefault="000A161D" w:rsidP="0011009F">
            <w:pPr>
              <w:tabs>
                <w:tab w:val="left" w:pos="4536"/>
              </w:tabs>
              <w:spacing w:line="240" w:lineRule="atLeast"/>
            </w:pPr>
            <w:r w:rsidRPr="000A161D">
              <w:t>(Anzahl nur über KanDATA direkt sichtbar)</w:t>
            </w:r>
          </w:p>
        </w:tc>
      </w:tr>
      <w:tr w:rsidR="00A131C3" w:rsidRPr="00521A1B" w14:paraId="1A75E67E" w14:textId="77777777" w:rsidTr="00A131C3">
        <w:trPr>
          <w:cantSplit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D806D3" w14:textId="77777777" w:rsidR="00A131C3" w:rsidRPr="00A131C3" w:rsidRDefault="00A131C3" w:rsidP="0011009F">
            <w:pPr>
              <w:jc w:val="center"/>
              <w:rPr>
                <w:rFonts w:cs="Arial"/>
                <w:b/>
                <w:bCs/>
                <w:color w:val="0000FF"/>
                <w:sz w:val="22"/>
              </w:rPr>
            </w:pP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8ABEB1" w14:textId="77777777" w:rsidR="000A161D" w:rsidRDefault="00A131C3" w:rsidP="0011009F">
            <w:pPr>
              <w:tabs>
                <w:tab w:val="left" w:pos="4536"/>
              </w:tabs>
              <w:spacing w:line="240" w:lineRule="atLeast"/>
            </w:pPr>
            <w:r w:rsidRPr="00F31E93">
              <w:t>Anzahl R</w:t>
            </w:r>
            <w:r w:rsidR="008639F4">
              <w:t>ohr/</w:t>
            </w:r>
            <w:proofErr w:type="spellStart"/>
            <w:r w:rsidR="008639F4">
              <w:t>Rigolenversickerungen</w:t>
            </w:r>
            <w:proofErr w:type="spellEnd"/>
            <w:r w:rsidR="000A161D">
              <w:t xml:space="preserve"> </w:t>
            </w:r>
          </w:p>
          <w:p w14:paraId="17C277AD" w14:textId="77777777" w:rsidR="00A131C3" w:rsidRPr="00F31E93" w:rsidRDefault="000A161D" w:rsidP="0011009F">
            <w:pPr>
              <w:tabs>
                <w:tab w:val="left" w:pos="4536"/>
              </w:tabs>
              <w:spacing w:line="240" w:lineRule="atLeast"/>
            </w:pPr>
            <w:r w:rsidRPr="000A161D">
              <w:t>(Anzahl nur über KanDATA direkt sichtbar)</w:t>
            </w:r>
          </w:p>
        </w:tc>
      </w:tr>
      <w:tr w:rsidR="00A131C3" w:rsidRPr="00521A1B" w14:paraId="5D481C70" w14:textId="77777777" w:rsidTr="00A131C3">
        <w:trPr>
          <w:cantSplit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181D8E" w14:textId="77777777" w:rsidR="00A131C3" w:rsidRPr="00A131C3" w:rsidRDefault="00A131C3" w:rsidP="0011009F">
            <w:pPr>
              <w:jc w:val="center"/>
              <w:rPr>
                <w:rFonts w:cs="Arial"/>
                <w:b/>
                <w:bCs/>
                <w:color w:val="0000FF"/>
                <w:sz w:val="22"/>
              </w:rPr>
            </w:pP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32A9C1" w14:textId="77777777" w:rsidR="000A161D" w:rsidRDefault="00A131C3" w:rsidP="0011009F">
            <w:pPr>
              <w:tabs>
                <w:tab w:val="left" w:pos="4536"/>
              </w:tabs>
              <w:spacing w:line="240" w:lineRule="atLeast"/>
            </w:pPr>
            <w:r w:rsidRPr="00F31E93">
              <w:t>Anz</w:t>
            </w:r>
            <w:r w:rsidR="008639F4">
              <w:t>ahl Versickerungsschächte</w:t>
            </w:r>
            <w:r w:rsidR="000A161D">
              <w:t xml:space="preserve"> </w:t>
            </w:r>
          </w:p>
          <w:p w14:paraId="02A70A70" w14:textId="77777777" w:rsidR="00A131C3" w:rsidRPr="00F31E93" w:rsidRDefault="000A161D" w:rsidP="0011009F">
            <w:pPr>
              <w:tabs>
                <w:tab w:val="left" w:pos="4536"/>
              </w:tabs>
              <w:spacing w:line="240" w:lineRule="atLeast"/>
            </w:pPr>
            <w:r w:rsidRPr="000A161D">
              <w:t>(Anzahl nur über KanDATA direkt sichtbar)</w:t>
            </w:r>
          </w:p>
        </w:tc>
      </w:tr>
      <w:tr w:rsidR="00A131C3" w:rsidRPr="00521A1B" w14:paraId="4D26E54A" w14:textId="77777777" w:rsidTr="00A131C3">
        <w:trPr>
          <w:cantSplit/>
          <w:trHeight w:val="201"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77E5E8" w14:textId="77777777" w:rsidR="00A131C3" w:rsidRPr="00A131C3" w:rsidRDefault="00A131C3" w:rsidP="0011009F">
            <w:pPr>
              <w:jc w:val="center"/>
              <w:rPr>
                <w:rFonts w:cs="Arial"/>
                <w:b/>
                <w:bCs/>
                <w:color w:val="0000FF"/>
                <w:sz w:val="22"/>
              </w:rPr>
            </w:pP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BD15E" w14:textId="77777777" w:rsidR="000A161D" w:rsidRDefault="00A131C3" w:rsidP="0011009F">
            <w:pPr>
              <w:tabs>
                <w:tab w:val="left" w:pos="4536"/>
              </w:tabs>
              <w:spacing w:line="240" w:lineRule="atLeast"/>
            </w:pPr>
            <w:r w:rsidRPr="00F31E93">
              <w:t>An</w:t>
            </w:r>
            <w:r w:rsidR="008639F4">
              <w:t>zahl Versickerungsflächen</w:t>
            </w:r>
          </w:p>
          <w:p w14:paraId="0C5BE60F" w14:textId="77777777" w:rsidR="000A161D" w:rsidRDefault="000A161D" w:rsidP="0011009F">
            <w:pPr>
              <w:tabs>
                <w:tab w:val="left" w:pos="4536"/>
              </w:tabs>
              <w:spacing w:line="240" w:lineRule="atLeast"/>
            </w:pPr>
            <w:r w:rsidRPr="000A161D">
              <w:t>(Anzahl nur über KanDATA direkt sichtbar)</w:t>
            </w:r>
          </w:p>
          <w:p w14:paraId="3C9577EF" w14:textId="77777777" w:rsidR="000A161D" w:rsidRPr="00F31E93" w:rsidRDefault="000A161D" w:rsidP="0011009F">
            <w:pPr>
              <w:tabs>
                <w:tab w:val="left" w:pos="4536"/>
              </w:tabs>
              <w:spacing w:line="240" w:lineRule="atLeast"/>
            </w:pPr>
          </w:p>
        </w:tc>
      </w:tr>
      <w:tr w:rsidR="00A131C3" w:rsidRPr="00521A1B" w14:paraId="25634FE6" w14:textId="77777777" w:rsidTr="00A131C3">
        <w:trPr>
          <w:cantSplit/>
          <w:trHeight w:hRule="exact" w:val="339"/>
        </w:trPr>
        <w:tc>
          <w:tcPr>
            <w:tcW w:w="907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6E6E6"/>
          </w:tcPr>
          <w:p w14:paraId="68371D13" w14:textId="77777777" w:rsidR="00A131C3" w:rsidRPr="00F31E93" w:rsidRDefault="00A131C3" w:rsidP="00A131C3">
            <w:pPr>
              <w:pStyle w:val="Kopfzeile"/>
            </w:pPr>
            <w:r>
              <w:lastRenderedPageBreak/>
              <w:t>Regenwassernutzungsanlagen</w:t>
            </w:r>
          </w:p>
        </w:tc>
      </w:tr>
      <w:tr w:rsidR="00A131C3" w:rsidRPr="00521A1B" w14:paraId="34941D02" w14:textId="77777777" w:rsidTr="00A131C3">
        <w:trPr>
          <w:cantSplit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FCF6E7" w14:textId="77777777" w:rsidR="00A131C3" w:rsidRPr="00154CB7" w:rsidRDefault="00A131C3" w:rsidP="0011009F">
            <w:pPr>
              <w:jc w:val="center"/>
              <w:rPr>
                <w:rFonts w:cs="Arial"/>
                <w:b/>
                <w:color w:val="0000FF"/>
                <w:sz w:val="22"/>
              </w:rPr>
            </w:pP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98FFA5" w14:textId="77777777" w:rsidR="000469B4" w:rsidRPr="00F31E93" w:rsidRDefault="008639F4" w:rsidP="001B5437">
            <w:pPr>
              <w:tabs>
                <w:tab w:val="left" w:pos="4536"/>
              </w:tabs>
              <w:spacing w:line="240" w:lineRule="atLeast"/>
            </w:pPr>
            <w:r>
              <w:t>Anzahl Zisternen</w:t>
            </w:r>
          </w:p>
        </w:tc>
      </w:tr>
      <w:tr w:rsidR="00A131C3" w:rsidRPr="00521A1B" w14:paraId="233EED85" w14:textId="77777777" w:rsidTr="00A131C3">
        <w:trPr>
          <w:cantSplit/>
          <w:trHeight w:hRule="exact" w:val="391"/>
        </w:trPr>
        <w:tc>
          <w:tcPr>
            <w:tcW w:w="907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6E6E6"/>
          </w:tcPr>
          <w:p w14:paraId="312994D1" w14:textId="77777777" w:rsidR="00A131C3" w:rsidRDefault="00CC0D82" w:rsidP="00A131C3">
            <w:pPr>
              <w:pStyle w:val="Kopfzeile"/>
            </w:pPr>
            <w:r>
              <w:t>Anschlusspunkte</w:t>
            </w:r>
          </w:p>
        </w:tc>
      </w:tr>
      <w:tr w:rsidR="00A131C3" w:rsidRPr="00521A1B" w14:paraId="1D53A459" w14:textId="77777777" w:rsidTr="00A131C3">
        <w:trPr>
          <w:cantSplit/>
          <w:trHeight w:hRule="exact" w:val="284"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AC7C1" w14:textId="77777777" w:rsidR="00A131C3" w:rsidRPr="00576B3B" w:rsidRDefault="00A131C3" w:rsidP="0011009F">
            <w:pPr>
              <w:jc w:val="center"/>
              <w:rPr>
                <w:rFonts w:cs="Arial"/>
                <w:b/>
                <w:color w:val="0000FF"/>
                <w:sz w:val="22"/>
              </w:rPr>
            </w:pP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3E190B" w14:textId="77777777" w:rsidR="00A131C3" w:rsidRPr="00F31E93" w:rsidRDefault="00A131C3" w:rsidP="0011009F">
            <w:pPr>
              <w:tabs>
                <w:tab w:val="left" w:pos="4536"/>
              </w:tabs>
              <w:spacing w:line="240" w:lineRule="atLeast"/>
            </w:pPr>
            <w:r w:rsidRPr="00F31E93">
              <w:t>Anzahl Anschlusspunkt</w:t>
            </w:r>
            <w:r>
              <w:t>e</w:t>
            </w:r>
            <w:r w:rsidRPr="00F31E93">
              <w:t xml:space="preserve"> (AP)</w:t>
            </w:r>
          </w:p>
        </w:tc>
      </w:tr>
      <w:tr w:rsidR="00A131C3" w:rsidRPr="00521A1B" w14:paraId="142D2DC1" w14:textId="77777777" w:rsidTr="00A131C3">
        <w:trPr>
          <w:cantSplit/>
          <w:trHeight w:hRule="exact" w:val="284"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4ACA5" w14:textId="77777777" w:rsidR="00A131C3" w:rsidRPr="00576B3B" w:rsidRDefault="00A131C3" w:rsidP="0011009F">
            <w:pPr>
              <w:jc w:val="center"/>
              <w:rPr>
                <w:rFonts w:cs="Arial"/>
                <w:b/>
                <w:color w:val="0000FF"/>
                <w:sz w:val="22"/>
              </w:rPr>
            </w:pP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F00643" w14:textId="77777777" w:rsidR="00A131C3" w:rsidRPr="00F31E93" w:rsidRDefault="00A131C3" w:rsidP="0011009F">
            <w:pPr>
              <w:tabs>
                <w:tab w:val="left" w:pos="4536"/>
              </w:tabs>
              <w:spacing w:line="240" w:lineRule="atLeast"/>
            </w:pPr>
            <w:r>
              <w:t>Anzahl Zu-/Ablä</w:t>
            </w:r>
            <w:r w:rsidRPr="00F31E93">
              <w:t>uf</w:t>
            </w:r>
            <w:r>
              <w:t>e</w:t>
            </w:r>
            <w:r w:rsidRPr="00F31E93">
              <w:t xml:space="preserve"> Entwässerungsrinne</w:t>
            </w:r>
            <w:r>
              <w:t>n</w:t>
            </w:r>
            <w:r w:rsidRPr="00F31E93">
              <w:t xml:space="preserve"> (ER)</w:t>
            </w:r>
          </w:p>
        </w:tc>
      </w:tr>
      <w:tr w:rsidR="00A131C3" w:rsidRPr="00521A1B" w14:paraId="41263B02" w14:textId="77777777" w:rsidTr="00A131C3">
        <w:trPr>
          <w:cantSplit/>
          <w:trHeight w:hRule="exact" w:val="284"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4110DE" w14:textId="77777777" w:rsidR="00A131C3" w:rsidRPr="00576B3B" w:rsidRDefault="00A131C3" w:rsidP="0011009F">
            <w:pPr>
              <w:jc w:val="center"/>
              <w:rPr>
                <w:rFonts w:cs="Arial"/>
                <w:b/>
                <w:color w:val="0000FF"/>
                <w:sz w:val="22"/>
              </w:rPr>
            </w:pP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30E0A0" w14:textId="77777777" w:rsidR="00A131C3" w:rsidRPr="00F31E93" w:rsidRDefault="00A131C3" w:rsidP="0011009F">
            <w:pPr>
              <w:tabs>
                <w:tab w:val="left" w:pos="4536"/>
              </w:tabs>
              <w:spacing w:line="240" w:lineRule="atLeast"/>
            </w:pPr>
            <w:r w:rsidRPr="00F31E93">
              <w:t>Anzahl Gebäudeanschl</w:t>
            </w:r>
            <w:r>
              <w:t>ü</w:t>
            </w:r>
            <w:r w:rsidRPr="00F31E93">
              <w:t>ss</w:t>
            </w:r>
            <w:r>
              <w:t>e</w:t>
            </w:r>
            <w:r w:rsidRPr="00F31E93">
              <w:t xml:space="preserve"> (GA)</w:t>
            </w:r>
          </w:p>
        </w:tc>
      </w:tr>
      <w:tr w:rsidR="00A131C3" w:rsidRPr="00521A1B" w14:paraId="01661461" w14:textId="77777777" w:rsidTr="00A131C3">
        <w:trPr>
          <w:cantSplit/>
          <w:trHeight w:hRule="exact" w:val="284"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B29051" w14:textId="77777777" w:rsidR="00A131C3" w:rsidRPr="00576B3B" w:rsidRDefault="00A131C3" w:rsidP="0011009F">
            <w:pPr>
              <w:jc w:val="center"/>
              <w:rPr>
                <w:rFonts w:cs="Arial"/>
                <w:b/>
                <w:color w:val="0000FF"/>
                <w:sz w:val="22"/>
              </w:rPr>
            </w:pP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577666" w14:textId="77777777" w:rsidR="00A131C3" w:rsidRPr="00F31E93" w:rsidRDefault="00A131C3" w:rsidP="0011009F">
            <w:pPr>
              <w:tabs>
                <w:tab w:val="left" w:pos="4536"/>
              </w:tabs>
              <w:spacing w:line="240" w:lineRule="atLeast"/>
            </w:pPr>
            <w:r w:rsidRPr="00F31E93">
              <w:t>Anzahl Regenfallrohr</w:t>
            </w:r>
            <w:r>
              <w:t>e</w:t>
            </w:r>
            <w:r w:rsidRPr="00F31E93">
              <w:t xml:space="preserve"> (RR)</w:t>
            </w:r>
          </w:p>
        </w:tc>
      </w:tr>
      <w:tr w:rsidR="00A131C3" w:rsidRPr="00521A1B" w14:paraId="601EA841" w14:textId="77777777" w:rsidTr="00A131C3">
        <w:trPr>
          <w:cantSplit/>
          <w:trHeight w:hRule="exact" w:val="284"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28813D" w14:textId="77777777" w:rsidR="00A131C3" w:rsidRPr="00576B3B" w:rsidRDefault="00A131C3" w:rsidP="0011009F">
            <w:pPr>
              <w:jc w:val="center"/>
              <w:rPr>
                <w:rFonts w:cs="Arial"/>
                <w:b/>
                <w:color w:val="0000FF"/>
                <w:sz w:val="22"/>
              </w:rPr>
            </w:pP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F2DD3F" w14:textId="77777777" w:rsidR="00A131C3" w:rsidRPr="00F31E93" w:rsidRDefault="00A131C3" w:rsidP="0011009F">
            <w:pPr>
              <w:tabs>
                <w:tab w:val="left" w:pos="4536"/>
              </w:tabs>
              <w:spacing w:line="240" w:lineRule="atLeast"/>
            </w:pPr>
            <w:r w:rsidRPr="00F31E93">
              <w:t>Anzahl Straßenabl</w:t>
            </w:r>
            <w:r>
              <w:t>ä</w:t>
            </w:r>
            <w:r w:rsidRPr="00F31E93">
              <w:t>uf</w:t>
            </w:r>
            <w:r>
              <w:t>e</w:t>
            </w:r>
            <w:r w:rsidRPr="00F31E93">
              <w:t xml:space="preserve"> (SE)</w:t>
            </w:r>
          </w:p>
        </w:tc>
      </w:tr>
      <w:tr w:rsidR="00A131C3" w:rsidRPr="00521A1B" w14:paraId="1C2B45CB" w14:textId="77777777" w:rsidTr="00A131C3">
        <w:trPr>
          <w:cantSplit/>
          <w:trHeight w:hRule="exact" w:val="284"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29B4CF" w14:textId="77777777" w:rsidR="00A131C3" w:rsidRPr="00576B3B" w:rsidRDefault="00A131C3" w:rsidP="0011009F">
            <w:pPr>
              <w:jc w:val="center"/>
              <w:rPr>
                <w:rFonts w:cs="Arial"/>
                <w:b/>
                <w:color w:val="0000FF"/>
                <w:sz w:val="22"/>
              </w:rPr>
            </w:pP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0A31F4" w14:textId="77777777" w:rsidR="00A131C3" w:rsidRPr="00F31E93" w:rsidRDefault="00A131C3" w:rsidP="0011009F">
            <w:pPr>
              <w:tabs>
                <w:tab w:val="left" w:pos="4536"/>
              </w:tabs>
              <w:spacing w:line="240" w:lineRule="atLeast"/>
            </w:pPr>
            <w:r w:rsidRPr="00F31E93">
              <w:t>Anzahl Nicht bekannt</w:t>
            </w:r>
            <w:r>
              <w:t>e Zuläufe</w:t>
            </w:r>
            <w:r w:rsidRPr="00F31E93">
              <w:t xml:space="preserve"> (NN)</w:t>
            </w:r>
          </w:p>
        </w:tc>
      </w:tr>
      <w:tr w:rsidR="00A131C3" w:rsidRPr="00521A1B" w14:paraId="1AAE3FBC" w14:textId="77777777" w:rsidTr="00A131C3">
        <w:trPr>
          <w:cantSplit/>
          <w:trHeight w:hRule="exact" w:val="284"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2142A8" w14:textId="77777777" w:rsidR="00A131C3" w:rsidRPr="00576B3B" w:rsidRDefault="00A131C3" w:rsidP="0011009F">
            <w:pPr>
              <w:jc w:val="center"/>
              <w:rPr>
                <w:rFonts w:cs="Arial"/>
                <w:b/>
                <w:color w:val="0000FF"/>
                <w:sz w:val="22"/>
              </w:rPr>
            </w:pP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06EC90" w14:textId="77777777" w:rsidR="00A131C3" w:rsidRPr="00F31E93" w:rsidRDefault="00CC0D82" w:rsidP="0011009F">
            <w:pPr>
              <w:tabs>
                <w:tab w:val="left" w:pos="4536"/>
              </w:tabs>
              <w:spacing w:line="240" w:lineRule="atLeast"/>
            </w:pPr>
            <w:r>
              <w:t>Anzahl Zu-/Ablä</w:t>
            </w:r>
            <w:r w:rsidR="00A131C3" w:rsidRPr="00F31E93">
              <w:t>uf</w:t>
            </w:r>
            <w:r>
              <w:t>e</w:t>
            </w:r>
            <w:r w:rsidR="00A131C3" w:rsidRPr="00F31E93">
              <w:t xml:space="preserve"> Versickerungsanlage</w:t>
            </w:r>
            <w:r>
              <w:t>n</w:t>
            </w:r>
            <w:r w:rsidR="00A131C3" w:rsidRPr="00F31E93">
              <w:t xml:space="preserve"> (AV)</w:t>
            </w:r>
          </w:p>
        </w:tc>
      </w:tr>
      <w:tr w:rsidR="00A131C3" w:rsidRPr="00521A1B" w14:paraId="22C82AA7" w14:textId="77777777" w:rsidTr="00A131C3">
        <w:trPr>
          <w:cantSplit/>
          <w:trHeight w:hRule="exact" w:val="284"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CFC6AC" w14:textId="77777777" w:rsidR="00A131C3" w:rsidRPr="00576B3B" w:rsidRDefault="00A131C3" w:rsidP="0011009F">
            <w:pPr>
              <w:jc w:val="center"/>
              <w:rPr>
                <w:rFonts w:cs="Arial"/>
                <w:b/>
                <w:color w:val="0000FF"/>
                <w:sz w:val="22"/>
              </w:rPr>
            </w:pP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0570E1" w14:textId="77777777" w:rsidR="00A131C3" w:rsidRPr="00F31E93" w:rsidRDefault="00A131C3" w:rsidP="0011009F">
            <w:pPr>
              <w:tabs>
                <w:tab w:val="left" w:pos="4536"/>
              </w:tabs>
              <w:spacing w:line="240" w:lineRule="atLeast"/>
            </w:pPr>
            <w:r w:rsidRPr="00F31E93">
              <w:t>Anzahl Rohrende verschlossen (RV</w:t>
            </w:r>
            <w:r>
              <w:t>)</w:t>
            </w:r>
          </w:p>
        </w:tc>
      </w:tr>
      <w:tr w:rsidR="00A131C3" w:rsidRPr="00521A1B" w14:paraId="03164586" w14:textId="77777777" w:rsidTr="00CC0D82">
        <w:trPr>
          <w:cantSplit/>
          <w:trHeight w:hRule="exact" w:val="284"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190402" w14:textId="77777777" w:rsidR="00A131C3" w:rsidRPr="00576B3B" w:rsidRDefault="00A131C3" w:rsidP="0011009F">
            <w:pPr>
              <w:jc w:val="center"/>
              <w:rPr>
                <w:rFonts w:cs="Arial"/>
                <w:b/>
                <w:color w:val="0000FF"/>
                <w:sz w:val="22"/>
              </w:rPr>
            </w:pP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BBBB88" w14:textId="77777777" w:rsidR="00A131C3" w:rsidRPr="00CC0D82" w:rsidRDefault="00A131C3" w:rsidP="00CC0D82">
            <w:pPr>
              <w:pStyle w:val="TXT"/>
              <w:spacing w:after="0" w:line="240" w:lineRule="atLeast"/>
              <w:rPr>
                <w:snapToGrid/>
              </w:rPr>
            </w:pPr>
            <w:r w:rsidRPr="00CC0D82">
              <w:rPr>
                <w:snapToGrid/>
              </w:rPr>
              <w:t>Anzahl Entwässerungspunkt</w:t>
            </w:r>
            <w:r w:rsidR="00CC0D82" w:rsidRPr="00CC0D82">
              <w:rPr>
                <w:snapToGrid/>
              </w:rPr>
              <w:t>e</w:t>
            </w:r>
            <w:r w:rsidRPr="00CC0D82">
              <w:rPr>
                <w:snapToGrid/>
              </w:rPr>
              <w:t xml:space="preserve"> im Gebäude (EG)</w:t>
            </w:r>
          </w:p>
        </w:tc>
      </w:tr>
      <w:tr w:rsidR="00A131C3" w:rsidRPr="00521A1B" w14:paraId="1B52D186" w14:textId="77777777" w:rsidTr="00A131C3">
        <w:trPr>
          <w:cantSplit/>
          <w:trHeight w:hRule="exact" w:val="284"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75D590" w14:textId="77777777" w:rsidR="00A131C3" w:rsidRPr="00576B3B" w:rsidRDefault="00A131C3" w:rsidP="0011009F">
            <w:pPr>
              <w:jc w:val="center"/>
              <w:rPr>
                <w:rFonts w:cs="Arial"/>
                <w:b/>
                <w:color w:val="0000FF"/>
                <w:sz w:val="22"/>
              </w:rPr>
            </w:pP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8EAB6A" w14:textId="77777777" w:rsidR="00A131C3" w:rsidRPr="00F31E93" w:rsidRDefault="00CC0D82" w:rsidP="0011009F">
            <w:pPr>
              <w:tabs>
                <w:tab w:val="left" w:pos="4536"/>
              </w:tabs>
              <w:spacing w:line="240" w:lineRule="atLeast"/>
            </w:pPr>
            <w:r>
              <w:t>Anzahl Bodenablä</w:t>
            </w:r>
            <w:r w:rsidR="00A131C3" w:rsidRPr="00F31E93">
              <w:t>uf</w:t>
            </w:r>
            <w:r>
              <w:t>e</w:t>
            </w:r>
            <w:r w:rsidR="00A131C3" w:rsidRPr="00F31E93">
              <w:t xml:space="preserve"> (BA)</w:t>
            </w:r>
          </w:p>
        </w:tc>
      </w:tr>
      <w:tr w:rsidR="00A131C3" w:rsidRPr="00521A1B" w14:paraId="1DD64507" w14:textId="77777777" w:rsidTr="00A131C3">
        <w:trPr>
          <w:cantSplit/>
          <w:trHeight w:hRule="exact" w:val="284"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3CCBF8" w14:textId="77777777" w:rsidR="00A131C3" w:rsidRPr="00576B3B" w:rsidRDefault="00A131C3" w:rsidP="0011009F">
            <w:pPr>
              <w:jc w:val="center"/>
              <w:rPr>
                <w:rFonts w:cs="Arial"/>
                <w:b/>
                <w:color w:val="0000FF"/>
                <w:sz w:val="22"/>
              </w:rPr>
            </w:pP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69D9D2" w14:textId="77777777" w:rsidR="00A131C3" w:rsidRPr="00F31E93" w:rsidRDefault="00CC0D82" w:rsidP="0011009F">
            <w:pPr>
              <w:tabs>
                <w:tab w:val="left" w:pos="4536"/>
              </w:tabs>
              <w:spacing w:line="240" w:lineRule="atLeast"/>
            </w:pPr>
            <w:r>
              <w:t>Anzahl Zulä</w:t>
            </w:r>
            <w:r w:rsidR="00A131C3" w:rsidRPr="00F31E93">
              <w:t>uf</w:t>
            </w:r>
            <w:r>
              <w:t>e</w:t>
            </w:r>
            <w:r w:rsidR="00A131C3" w:rsidRPr="00F31E93">
              <w:t xml:space="preserve"> Gerinne (ZG)</w:t>
            </w:r>
          </w:p>
        </w:tc>
      </w:tr>
      <w:tr w:rsidR="00A131C3" w:rsidRPr="00521A1B" w14:paraId="2A11C826" w14:textId="77777777" w:rsidTr="00A131C3">
        <w:trPr>
          <w:cantSplit/>
          <w:trHeight w:hRule="exact" w:val="284"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2DB0F" w14:textId="77777777" w:rsidR="00A131C3" w:rsidRPr="00576B3B" w:rsidRDefault="00A131C3" w:rsidP="0011009F">
            <w:pPr>
              <w:jc w:val="center"/>
              <w:rPr>
                <w:rFonts w:cs="Arial"/>
                <w:b/>
                <w:color w:val="0000FF"/>
                <w:sz w:val="22"/>
              </w:rPr>
            </w:pP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3AAD29" w14:textId="77777777" w:rsidR="00A131C3" w:rsidRPr="00F31E93" w:rsidRDefault="00A131C3" w:rsidP="0011009F">
            <w:pPr>
              <w:tabs>
                <w:tab w:val="left" w:pos="4536"/>
              </w:tabs>
              <w:spacing w:line="240" w:lineRule="atLeast"/>
            </w:pPr>
            <w:r w:rsidRPr="00F31E93">
              <w:t>Anzahl Drainage, Anfang (DR)</w:t>
            </w:r>
          </w:p>
        </w:tc>
      </w:tr>
      <w:tr w:rsidR="00A131C3" w:rsidRPr="00521A1B" w14:paraId="0B04281A" w14:textId="77777777" w:rsidTr="00A131C3">
        <w:trPr>
          <w:cantSplit/>
          <w:trHeight w:hRule="exact" w:val="284"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3833DF" w14:textId="77777777" w:rsidR="00A131C3" w:rsidRPr="00154CB7" w:rsidRDefault="00A131C3" w:rsidP="0011009F">
            <w:pPr>
              <w:jc w:val="center"/>
              <w:rPr>
                <w:rFonts w:cs="Arial"/>
                <w:b/>
                <w:color w:val="0000FF"/>
                <w:sz w:val="22"/>
              </w:rPr>
            </w:pP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2AB23A" w14:textId="77777777" w:rsidR="00A131C3" w:rsidRPr="00F31E93" w:rsidRDefault="00A131C3" w:rsidP="0011009F">
            <w:pPr>
              <w:tabs>
                <w:tab w:val="left" w:pos="4536"/>
              </w:tabs>
              <w:spacing w:line="240" w:lineRule="atLeast"/>
            </w:pPr>
            <w:r w:rsidRPr="00F31E93">
              <w:t xml:space="preserve">Anzahl </w:t>
            </w:r>
            <w:proofErr w:type="spellStart"/>
            <w:r w:rsidRPr="00F31E93">
              <w:t>Gerinnepunkt</w:t>
            </w:r>
            <w:r w:rsidR="00CC0D82">
              <w:t>e</w:t>
            </w:r>
            <w:proofErr w:type="spellEnd"/>
            <w:r w:rsidRPr="00F31E93">
              <w:t xml:space="preserve"> (GP)</w:t>
            </w:r>
          </w:p>
        </w:tc>
      </w:tr>
      <w:tr w:rsidR="006E65EF" w:rsidRPr="00521A1B" w14:paraId="2AA9B97B" w14:textId="77777777" w:rsidTr="00A131C3">
        <w:trPr>
          <w:cantSplit/>
          <w:trHeight w:hRule="exact" w:val="284"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83166F" w14:textId="77777777" w:rsidR="006E65EF" w:rsidRPr="00154CB7" w:rsidRDefault="006E65EF" w:rsidP="0011009F">
            <w:pPr>
              <w:jc w:val="center"/>
              <w:rPr>
                <w:rFonts w:cs="Arial"/>
                <w:b/>
                <w:color w:val="0000FF"/>
                <w:sz w:val="22"/>
              </w:rPr>
            </w:pP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006182" w14:textId="77777777" w:rsidR="006E65EF" w:rsidRPr="00F31E93" w:rsidRDefault="006E65EF" w:rsidP="0011009F">
            <w:pPr>
              <w:tabs>
                <w:tab w:val="left" w:pos="4536"/>
              </w:tabs>
              <w:spacing w:line="240" w:lineRule="atLeast"/>
            </w:pPr>
            <w:r>
              <w:t xml:space="preserve">Anzahl </w:t>
            </w:r>
            <w:r w:rsidRPr="006E65EF">
              <w:t>Außenliegender Untersturz</w:t>
            </w:r>
            <w:r>
              <w:t xml:space="preserve"> (AS)</w:t>
            </w:r>
          </w:p>
        </w:tc>
      </w:tr>
      <w:tr w:rsidR="008E7407" w:rsidRPr="00521A1B" w14:paraId="6A2E3B94" w14:textId="77777777" w:rsidTr="000F0CE4">
        <w:trPr>
          <w:cantSplit/>
          <w:trHeight w:hRule="exact" w:val="391"/>
        </w:trPr>
        <w:tc>
          <w:tcPr>
            <w:tcW w:w="907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6E6E6"/>
          </w:tcPr>
          <w:p w14:paraId="4C3D63E6" w14:textId="77777777" w:rsidR="008E7407" w:rsidRDefault="00D735BF" w:rsidP="000F0CE4">
            <w:pPr>
              <w:pStyle w:val="Kopfzeile"/>
            </w:pPr>
            <w:r>
              <w:t>Umfelder (Versickerungsanlagen)</w:t>
            </w:r>
          </w:p>
        </w:tc>
      </w:tr>
      <w:tr w:rsidR="00D735BF" w:rsidRPr="00521A1B" w14:paraId="44E8FAE6" w14:textId="77777777" w:rsidTr="00F34F21">
        <w:trPr>
          <w:cantSplit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B0927B" w14:textId="77777777" w:rsidR="00D735BF" w:rsidRPr="00A131C3" w:rsidRDefault="00D735BF" w:rsidP="00F34F21">
            <w:pPr>
              <w:jc w:val="center"/>
              <w:rPr>
                <w:b/>
                <w:bCs/>
                <w:color w:val="0000FF"/>
                <w:sz w:val="22"/>
              </w:rPr>
            </w:pPr>
          </w:p>
        </w:tc>
        <w:tc>
          <w:tcPr>
            <w:tcW w:w="6662" w:type="dxa"/>
            <w:tcBorders>
              <w:left w:val="single" w:sz="4" w:space="0" w:color="808080"/>
            </w:tcBorders>
          </w:tcPr>
          <w:p w14:paraId="32F039DF" w14:textId="77777777" w:rsidR="00D735BF" w:rsidRPr="00CC0D82" w:rsidRDefault="00D735BF" w:rsidP="00F34F21">
            <w:pPr>
              <w:tabs>
                <w:tab w:val="left" w:pos="4536"/>
              </w:tabs>
              <w:spacing w:line="240" w:lineRule="atLeast"/>
              <w:rPr>
                <w:rFonts w:cs="Arial"/>
              </w:rPr>
            </w:pPr>
            <w:r w:rsidRPr="00CC0D82">
              <w:rPr>
                <w:rFonts w:cs="Arial"/>
              </w:rPr>
              <w:t xml:space="preserve">Anzahl </w:t>
            </w:r>
            <w:r>
              <w:rPr>
                <w:rFonts w:cs="Arial"/>
              </w:rPr>
              <w:t xml:space="preserve">Umfelder </w:t>
            </w:r>
          </w:p>
        </w:tc>
      </w:tr>
      <w:tr w:rsidR="00D735BF" w:rsidRPr="00521A1B" w14:paraId="24B67582" w14:textId="77777777" w:rsidTr="000F0CE4">
        <w:trPr>
          <w:cantSplit/>
          <w:trHeight w:hRule="exact" w:val="391"/>
        </w:trPr>
        <w:tc>
          <w:tcPr>
            <w:tcW w:w="907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6E6E6"/>
          </w:tcPr>
          <w:p w14:paraId="38EE300F" w14:textId="77777777" w:rsidR="00D735BF" w:rsidRDefault="00D735BF" w:rsidP="000F0CE4">
            <w:pPr>
              <w:pStyle w:val="Kopfzeile"/>
            </w:pPr>
            <w:r>
              <w:t>Sanierungsmaßnahmen</w:t>
            </w:r>
          </w:p>
        </w:tc>
      </w:tr>
      <w:tr w:rsidR="008E7407" w:rsidRPr="00521A1B" w14:paraId="624B0483" w14:textId="77777777" w:rsidTr="000F0CE4">
        <w:trPr>
          <w:cantSplit/>
          <w:trHeight w:hRule="exact" w:val="284"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C6CFB3" w14:textId="77777777" w:rsidR="008E7407" w:rsidRPr="00576B3B" w:rsidRDefault="008E7407" w:rsidP="000F0CE4">
            <w:pPr>
              <w:jc w:val="center"/>
              <w:rPr>
                <w:rFonts w:cs="Arial"/>
                <w:b/>
                <w:color w:val="0000FF"/>
                <w:sz w:val="22"/>
              </w:rPr>
            </w:pP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1AC6D8" w14:textId="77777777" w:rsidR="008E7407" w:rsidRPr="00F31E93" w:rsidRDefault="008E7407" w:rsidP="000F0CE4">
            <w:pPr>
              <w:tabs>
                <w:tab w:val="left" w:pos="4536"/>
              </w:tabs>
              <w:spacing w:line="240" w:lineRule="atLeast"/>
            </w:pPr>
            <w:r>
              <w:t>Anzahl Sanierungsmaßnahmen Haltungen</w:t>
            </w:r>
          </w:p>
        </w:tc>
      </w:tr>
      <w:tr w:rsidR="008E7407" w:rsidRPr="00521A1B" w14:paraId="6F3E67D8" w14:textId="77777777" w:rsidTr="000F0CE4">
        <w:trPr>
          <w:cantSplit/>
          <w:trHeight w:hRule="exact" w:val="284"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F910B2" w14:textId="77777777" w:rsidR="008E7407" w:rsidRPr="00576B3B" w:rsidRDefault="008E7407" w:rsidP="000F0CE4">
            <w:pPr>
              <w:jc w:val="center"/>
              <w:rPr>
                <w:rFonts w:cs="Arial"/>
                <w:b/>
                <w:color w:val="0000FF"/>
                <w:sz w:val="22"/>
              </w:rPr>
            </w:pP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026736" w14:textId="77777777" w:rsidR="008E7407" w:rsidRPr="00F31E93" w:rsidRDefault="008E7407" w:rsidP="000F0CE4">
            <w:pPr>
              <w:tabs>
                <w:tab w:val="left" w:pos="4536"/>
              </w:tabs>
              <w:spacing w:line="240" w:lineRule="atLeast"/>
            </w:pPr>
            <w:r>
              <w:t>Anzahl Sanierungsmaßnahmen Leitungen</w:t>
            </w:r>
          </w:p>
        </w:tc>
      </w:tr>
      <w:tr w:rsidR="008E7407" w:rsidRPr="00521A1B" w14:paraId="6064D072" w14:textId="77777777" w:rsidTr="000F0CE4">
        <w:trPr>
          <w:cantSplit/>
          <w:trHeight w:hRule="exact" w:val="284"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22B285" w14:textId="77777777" w:rsidR="008E7407" w:rsidRPr="00576B3B" w:rsidRDefault="008E7407" w:rsidP="000F0CE4">
            <w:pPr>
              <w:jc w:val="center"/>
              <w:rPr>
                <w:rFonts w:cs="Arial"/>
                <w:b/>
                <w:color w:val="0000FF"/>
                <w:sz w:val="22"/>
              </w:rPr>
            </w:pP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276544" w14:textId="77777777" w:rsidR="008E7407" w:rsidRPr="00F31E93" w:rsidRDefault="008E7407" w:rsidP="000F0CE4">
            <w:pPr>
              <w:tabs>
                <w:tab w:val="left" w:pos="4536"/>
              </w:tabs>
              <w:spacing w:line="240" w:lineRule="atLeast"/>
            </w:pPr>
            <w:r>
              <w:t>Anzahl Sanierungsmaßnahmen Schächte</w:t>
            </w:r>
          </w:p>
        </w:tc>
      </w:tr>
    </w:tbl>
    <w:p w14:paraId="169D913D" w14:textId="77777777" w:rsidR="007646EA" w:rsidRDefault="007646EA" w:rsidP="007646EA">
      <w:pPr>
        <w:pStyle w:val="berschrift3"/>
      </w:pPr>
      <w:r>
        <w:t>Datenumfang Zustandsdaten</w:t>
      </w:r>
    </w:p>
    <w:p w14:paraId="35D9933F" w14:textId="77777777" w:rsidR="007646EA" w:rsidRDefault="007646EA" w:rsidP="007646EA">
      <w:pPr>
        <w:pStyle w:val="TXT"/>
      </w:pPr>
      <w:r>
        <w:t>Der Umfang der Zustandsdaten kann direkt dem Fenster „Objekt-Navigation“ in PIETS entnommen werden</w:t>
      </w:r>
      <w:r w:rsidR="000A75D6">
        <w:t>.</w:t>
      </w:r>
    </w:p>
    <w:tbl>
      <w:tblPr>
        <w:tblW w:w="9072" w:type="dxa"/>
        <w:tblInd w:w="7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6662"/>
      </w:tblGrid>
      <w:tr w:rsidR="007646EA" w:rsidRPr="00521A1B" w14:paraId="4C864253" w14:textId="77777777" w:rsidTr="000F0CE4">
        <w:trPr>
          <w:cantSplit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F2B9AA" w14:textId="77777777" w:rsidR="007646EA" w:rsidRPr="00A131C3" w:rsidRDefault="007646EA" w:rsidP="000F0CE4">
            <w:pPr>
              <w:jc w:val="center"/>
              <w:rPr>
                <w:b/>
                <w:bCs/>
                <w:color w:val="0000FF"/>
                <w:sz w:val="22"/>
              </w:rPr>
            </w:pPr>
          </w:p>
        </w:tc>
        <w:tc>
          <w:tcPr>
            <w:tcW w:w="6662" w:type="dxa"/>
            <w:tcBorders>
              <w:left w:val="single" w:sz="4" w:space="0" w:color="808080"/>
            </w:tcBorders>
          </w:tcPr>
          <w:p w14:paraId="58C9B088" w14:textId="77777777" w:rsidR="007646EA" w:rsidRPr="00CC0D82" w:rsidRDefault="007646EA" w:rsidP="000F0CE4">
            <w:pPr>
              <w:pStyle w:val="TXT"/>
              <w:tabs>
                <w:tab w:val="left" w:pos="4536"/>
              </w:tabs>
              <w:spacing w:after="0" w:line="240" w:lineRule="atLeast"/>
              <w:rPr>
                <w:rFonts w:cs="Arial"/>
                <w:snapToGrid/>
              </w:rPr>
            </w:pPr>
            <w:r w:rsidRPr="00CC0D82">
              <w:rPr>
                <w:rFonts w:cs="Arial"/>
                <w:snapToGrid/>
              </w:rPr>
              <w:t xml:space="preserve">Anzahl </w:t>
            </w:r>
            <w:r w:rsidR="00BF3F14">
              <w:rPr>
                <w:rFonts w:cs="Arial"/>
                <w:snapToGrid/>
              </w:rPr>
              <w:t>Aufträge</w:t>
            </w:r>
            <w:r w:rsidRPr="00CC0D82">
              <w:rPr>
                <w:rFonts w:cs="Arial"/>
                <w:snapToGrid/>
              </w:rPr>
              <w:t xml:space="preserve"> </w:t>
            </w:r>
          </w:p>
        </w:tc>
      </w:tr>
      <w:tr w:rsidR="00BF3F14" w:rsidRPr="00521A1B" w14:paraId="3752CA49" w14:textId="77777777" w:rsidTr="000F0CE4">
        <w:trPr>
          <w:cantSplit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AB39BA" w14:textId="77777777" w:rsidR="00BF3F14" w:rsidRPr="00A131C3" w:rsidRDefault="00BF3F14" w:rsidP="000F0CE4">
            <w:pPr>
              <w:jc w:val="center"/>
              <w:rPr>
                <w:b/>
                <w:bCs/>
                <w:color w:val="0000FF"/>
                <w:sz w:val="22"/>
              </w:rPr>
            </w:pPr>
          </w:p>
        </w:tc>
        <w:tc>
          <w:tcPr>
            <w:tcW w:w="6662" w:type="dxa"/>
            <w:tcBorders>
              <w:left w:val="single" w:sz="4" w:space="0" w:color="808080"/>
            </w:tcBorders>
          </w:tcPr>
          <w:p w14:paraId="24D26AAA" w14:textId="77777777" w:rsidR="00BF3F14" w:rsidRPr="00CC0D82" w:rsidRDefault="00BF3F14" w:rsidP="000F0CE4">
            <w:pPr>
              <w:pStyle w:val="TXT"/>
              <w:tabs>
                <w:tab w:val="left" w:pos="4536"/>
              </w:tabs>
              <w:spacing w:after="0" w:line="240" w:lineRule="atLeast"/>
              <w:rPr>
                <w:rFonts w:cs="Arial"/>
                <w:snapToGrid/>
              </w:rPr>
            </w:pPr>
            <w:r w:rsidRPr="00CC0D82">
              <w:rPr>
                <w:rFonts w:cs="Arial"/>
                <w:snapToGrid/>
              </w:rPr>
              <w:t xml:space="preserve">Anzahl </w:t>
            </w:r>
            <w:r>
              <w:rPr>
                <w:rFonts w:cs="Arial"/>
                <w:snapToGrid/>
              </w:rPr>
              <w:t xml:space="preserve">inspizierte </w:t>
            </w:r>
            <w:r w:rsidRPr="00CC0D82">
              <w:rPr>
                <w:rFonts w:cs="Arial"/>
                <w:snapToGrid/>
              </w:rPr>
              <w:t>Haltungen</w:t>
            </w:r>
          </w:p>
        </w:tc>
      </w:tr>
      <w:tr w:rsidR="007646EA" w:rsidRPr="00521A1B" w14:paraId="68C2A11E" w14:textId="77777777" w:rsidTr="000F0CE4">
        <w:trPr>
          <w:cantSplit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2713C7" w14:textId="77777777" w:rsidR="007646EA" w:rsidRPr="00A131C3" w:rsidRDefault="007646EA" w:rsidP="000F0CE4">
            <w:pPr>
              <w:jc w:val="center"/>
              <w:rPr>
                <w:b/>
                <w:bCs/>
                <w:color w:val="0000FF"/>
                <w:sz w:val="22"/>
              </w:rPr>
            </w:pPr>
          </w:p>
        </w:tc>
        <w:tc>
          <w:tcPr>
            <w:tcW w:w="6662" w:type="dxa"/>
            <w:tcBorders>
              <w:left w:val="single" w:sz="4" w:space="0" w:color="808080"/>
            </w:tcBorders>
          </w:tcPr>
          <w:p w14:paraId="3C2EC183" w14:textId="77777777" w:rsidR="007646EA" w:rsidRPr="00CC0D82" w:rsidRDefault="007646EA" w:rsidP="000F0CE4">
            <w:pPr>
              <w:tabs>
                <w:tab w:val="left" w:pos="4536"/>
              </w:tabs>
              <w:spacing w:line="240" w:lineRule="atLeast"/>
              <w:rPr>
                <w:rFonts w:cs="Arial"/>
              </w:rPr>
            </w:pPr>
            <w:r w:rsidRPr="00CC0D82">
              <w:rPr>
                <w:rFonts w:cs="Arial"/>
              </w:rPr>
              <w:t xml:space="preserve">Anzahl </w:t>
            </w:r>
            <w:r>
              <w:rPr>
                <w:rFonts w:cs="Arial"/>
              </w:rPr>
              <w:t xml:space="preserve">inspizierte Anschlussleitungen </w:t>
            </w:r>
          </w:p>
        </w:tc>
      </w:tr>
      <w:tr w:rsidR="007646EA" w:rsidRPr="00521A1B" w14:paraId="324E7D45" w14:textId="77777777" w:rsidTr="000F0CE4">
        <w:trPr>
          <w:cantSplit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ABF6A2" w14:textId="77777777" w:rsidR="007646EA" w:rsidRPr="00A131C3" w:rsidRDefault="007646EA" w:rsidP="000F0CE4">
            <w:pPr>
              <w:jc w:val="center"/>
              <w:rPr>
                <w:b/>
                <w:bCs/>
                <w:color w:val="0000FF"/>
                <w:sz w:val="22"/>
              </w:rPr>
            </w:pPr>
          </w:p>
        </w:tc>
        <w:tc>
          <w:tcPr>
            <w:tcW w:w="6662" w:type="dxa"/>
            <w:tcBorders>
              <w:left w:val="single" w:sz="4" w:space="0" w:color="808080"/>
            </w:tcBorders>
          </w:tcPr>
          <w:p w14:paraId="19216C90" w14:textId="77777777" w:rsidR="007646EA" w:rsidRPr="00CC0D82" w:rsidRDefault="007646EA" w:rsidP="000F0CE4">
            <w:pPr>
              <w:tabs>
                <w:tab w:val="left" w:pos="4536"/>
              </w:tabs>
              <w:spacing w:line="240" w:lineRule="atLeast"/>
              <w:rPr>
                <w:rFonts w:cs="Arial"/>
              </w:rPr>
            </w:pPr>
            <w:r w:rsidRPr="00CC0D82">
              <w:rPr>
                <w:rFonts w:cs="Arial"/>
              </w:rPr>
              <w:t xml:space="preserve">Anzahl </w:t>
            </w:r>
            <w:r>
              <w:rPr>
                <w:rFonts w:cs="Arial"/>
              </w:rPr>
              <w:t>inspizierte Schächte</w:t>
            </w:r>
          </w:p>
        </w:tc>
      </w:tr>
      <w:tr w:rsidR="007646EA" w:rsidRPr="00521A1B" w14:paraId="213A5CE8" w14:textId="77777777" w:rsidTr="000F0CE4">
        <w:trPr>
          <w:cantSplit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28994F" w14:textId="77777777" w:rsidR="007646EA" w:rsidRPr="00A131C3" w:rsidRDefault="007646EA" w:rsidP="000F0CE4">
            <w:pPr>
              <w:jc w:val="center"/>
              <w:rPr>
                <w:b/>
                <w:bCs/>
                <w:color w:val="0000FF"/>
                <w:sz w:val="22"/>
              </w:rPr>
            </w:pPr>
          </w:p>
        </w:tc>
        <w:tc>
          <w:tcPr>
            <w:tcW w:w="6662" w:type="dxa"/>
            <w:tcBorders>
              <w:left w:val="single" w:sz="4" w:space="0" w:color="808080"/>
            </w:tcBorders>
          </w:tcPr>
          <w:p w14:paraId="188E2BFE" w14:textId="77777777" w:rsidR="007646EA" w:rsidRPr="00CC0D82" w:rsidRDefault="007646EA" w:rsidP="000F0CE4">
            <w:pPr>
              <w:tabs>
                <w:tab w:val="left" w:pos="4536"/>
              </w:tabs>
              <w:spacing w:line="240" w:lineRule="atLeast"/>
              <w:rPr>
                <w:rFonts w:cs="Arial"/>
              </w:rPr>
            </w:pPr>
            <w:r w:rsidRPr="00CC0D82">
              <w:rPr>
                <w:rFonts w:cs="Arial"/>
              </w:rPr>
              <w:t xml:space="preserve">Anzahl </w:t>
            </w:r>
            <w:r>
              <w:rPr>
                <w:rFonts w:cs="Arial"/>
              </w:rPr>
              <w:t>inspizierte Bauwerke</w:t>
            </w:r>
          </w:p>
        </w:tc>
      </w:tr>
      <w:tr w:rsidR="007646EA" w:rsidRPr="00521A1B" w14:paraId="7C76B988" w14:textId="77777777" w:rsidTr="000F0CE4">
        <w:trPr>
          <w:cantSplit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0AFB82" w14:textId="77777777" w:rsidR="007646EA" w:rsidRPr="00A131C3" w:rsidRDefault="007646EA" w:rsidP="000F0CE4">
            <w:pPr>
              <w:jc w:val="center"/>
              <w:rPr>
                <w:b/>
                <w:bCs/>
                <w:color w:val="0000FF"/>
                <w:sz w:val="22"/>
              </w:rPr>
            </w:pPr>
          </w:p>
        </w:tc>
        <w:tc>
          <w:tcPr>
            <w:tcW w:w="6662" w:type="dxa"/>
            <w:tcBorders>
              <w:left w:val="single" w:sz="4" w:space="0" w:color="808080"/>
              <w:bottom w:val="single" w:sz="4" w:space="0" w:color="808080"/>
            </w:tcBorders>
          </w:tcPr>
          <w:p w14:paraId="5B5F9227" w14:textId="77777777" w:rsidR="007646EA" w:rsidRPr="00CC0D82" w:rsidRDefault="007646EA" w:rsidP="000F0CE4">
            <w:pPr>
              <w:tabs>
                <w:tab w:val="left" w:pos="4536"/>
              </w:tabs>
              <w:spacing w:line="240" w:lineRule="atLeast"/>
              <w:rPr>
                <w:rFonts w:cs="Arial"/>
              </w:rPr>
            </w:pPr>
            <w:r w:rsidRPr="00CC0D82">
              <w:rPr>
                <w:rFonts w:cs="Arial"/>
              </w:rPr>
              <w:t xml:space="preserve">Anzahl </w:t>
            </w:r>
            <w:r>
              <w:rPr>
                <w:rFonts w:cs="Arial"/>
              </w:rPr>
              <w:t>Zustandsfilme</w:t>
            </w:r>
          </w:p>
        </w:tc>
      </w:tr>
      <w:tr w:rsidR="007646EA" w:rsidRPr="00521A1B" w14:paraId="283300E5" w14:textId="77777777" w:rsidTr="000F0CE4">
        <w:trPr>
          <w:cantSplit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B88EAA" w14:textId="77777777" w:rsidR="007646EA" w:rsidRPr="00A131C3" w:rsidRDefault="007646EA" w:rsidP="000F0CE4">
            <w:pPr>
              <w:jc w:val="center"/>
              <w:rPr>
                <w:b/>
                <w:bCs/>
                <w:color w:val="0000FF"/>
                <w:sz w:val="22"/>
              </w:rPr>
            </w:pPr>
          </w:p>
        </w:tc>
        <w:tc>
          <w:tcPr>
            <w:tcW w:w="6662" w:type="dxa"/>
            <w:tcBorders>
              <w:left w:val="single" w:sz="4" w:space="0" w:color="808080"/>
            </w:tcBorders>
          </w:tcPr>
          <w:p w14:paraId="5045FE20" w14:textId="77777777" w:rsidR="007646EA" w:rsidRPr="00CC0D82" w:rsidRDefault="007646EA" w:rsidP="000F0CE4">
            <w:pPr>
              <w:tabs>
                <w:tab w:val="left" w:pos="4536"/>
              </w:tabs>
              <w:spacing w:line="240" w:lineRule="atLeast"/>
              <w:rPr>
                <w:rFonts w:cs="Arial"/>
              </w:rPr>
            </w:pPr>
            <w:r w:rsidRPr="00CC0D82">
              <w:rPr>
                <w:rFonts w:cs="Arial"/>
              </w:rPr>
              <w:t xml:space="preserve">Anzahl </w:t>
            </w:r>
            <w:r>
              <w:rPr>
                <w:rFonts w:cs="Arial"/>
              </w:rPr>
              <w:t>Dichtheitsprüfungen</w:t>
            </w:r>
            <w:r w:rsidR="006E65EF">
              <w:rPr>
                <w:rFonts w:cs="Arial"/>
              </w:rPr>
              <w:t xml:space="preserve"> (Anzahl nur über KanDATA direkt sichtbar)</w:t>
            </w:r>
          </w:p>
        </w:tc>
      </w:tr>
    </w:tbl>
    <w:p w14:paraId="47B620EA" w14:textId="77777777" w:rsidR="006F74D5" w:rsidRDefault="006F74D5">
      <w:r>
        <w:br w:type="page"/>
      </w:r>
    </w:p>
    <w:p w14:paraId="3119950A" w14:textId="77777777" w:rsidR="00F836D5" w:rsidRDefault="00F836D5" w:rsidP="00BE34B5">
      <w:pPr>
        <w:pStyle w:val="berschrift3"/>
      </w:pPr>
      <w:r>
        <w:lastRenderedPageBreak/>
        <w:t xml:space="preserve">Datenumfang </w:t>
      </w:r>
      <w:r w:rsidR="00BE34B5">
        <w:t>Hydraulikdaten</w:t>
      </w:r>
    </w:p>
    <w:p w14:paraId="3D7766EB" w14:textId="77777777" w:rsidR="00F836D5" w:rsidRDefault="00F836D5" w:rsidP="00BF3F14">
      <w:pPr>
        <w:pStyle w:val="TXT"/>
      </w:pPr>
      <w:r>
        <w:t xml:space="preserve">Der Umfang der </w:t>
      </w:r>
      <w:r w:rsidR="00BF3F14">
        <w:t>Hydraulik</w:t>
      </w:r>
      <w:r>
        <w:t>daten kann direkt dem Fenster „Objekt-Navigation“ in PIETS entnommen werden</w:t>
      </w:r>
      <w:r w:rsidR="000A75D6">
        <w:t>.</w:t>
      </w:r>
    </w:p>
    <w:tbl>
      <w:tblPr>
        <w:tblW w:w="9072" w:type="dxa"/>
        <w:tblInd w:w="7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6662"/>
      </w:tblGrid>
      <w:tr w:rsidR="00F0745E" w:rsidRPr="00521A1B" w14:paraId="221E630B" w14:textId="77777777" w:rsidTr="00CA14D2">
        <w:trPr>
          <w:cantSplit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B40762" w14:textId="77777777" w:rsidR="00F0745E" w:rsidRPr="00A131C3" w:rsidRDefault="00F0745E" w:rsidP="00CA14D2">
            <w:pPr>
              <w:jc w:val="center"/>
              <w:rPr>
                <w:b/>
                <w:bCs/>
                <w:color w:val="0000FF"/>
                <w:sz w:val="22"/>
              </w:rPr>
            </w:pPr>
          </w:p>
        </w:tc>
        <w:tc>
          <w:tcPr>
            <w:tcW w:w="6662" w:type="dxa"/>
            <w:tcBorders>
              <w:left w:val="single" w:sz="4" w:space="0" w:color="808080"/>
            </w:tcBorders>
          </w:tcPr>
          <w:p w14:paraId="1D8C156B" w14:textId="77777777" w:rsidR="00F0745E" w:rsidRPr="00CC0D82" w:rsidRDefault="00F0745E" w:rsidP="00CA14D2">
            <w:pPr>
              <w:tabs>
                <w:tab w:val="left" w:pos="4536"/>
              </w:tabs>
              <w:spacing w:line="240" w:lineRule="atLeast"/>
              <w:rPr>
                <w:rFonts w:cs="Arial"/>
              </w:rPr>
            </w:pPr>
            <w:r w:rsidRPr="00CC0D82">
              <w:rPr>
                <w:rFonts w:cs="Arial"/>
              </w:rPr>
              <w:t xml:space="preserve">Anzahl </w:t>
            </w:r>
            <w:r>
              <w:rPr>
                <w:rFonts w:cs="Arial"/>
              </w:rPr>
              <w:t xml:space="preserve">Haltungen (Stammdaten) </w:t>
            </w:r>
          </w:p>
        </w:tc>
      </w:tr>
      <w:tr w:rsidR="00F0745E" w:rsidRPr="00521A1B" w14:paraId="50B565C0" w14:textId="77777777" w:rsidTr="00CA14D2">
        <w:trPr>
          <w:cantSplit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CA672E" w14:textId="77777777" w:rsidR="00F0745E" w:rsidRPr="00A131C3" w:rsidRDefault="00F0745E" w:rsidP="00CA14D2">
            <w:pPr>
              <w:jc w:val="center"/>
              <w:rPr>
                <w:b/>
                <w:bCs/>
                <w:color w:val="0000FF"/>
                <w:sz w:val="22"/>
              </w:rPr>
            </w:pPr>
          </w:p>
        </w:tc>
        <w:tc>
          <w:tcPr>
            <w:tcW w:w="6662" w:type="dxa"/>
            <w:tcBorders>
              <w:left w:val="single" w:sz="4" w:space="0" w:color="808080"/>
            </w:tcBorders>
          </w:tcPr>
          <w:p w14:paraId="29E4FC72" w14:textId="77777777" w:rsidR="00F0745E" w:rsidRPr="00CC0D82" w:rsidRDefault="00F0745E" w:rsidP="00CA14D2">
            <w:pPr>
              <w:tabs>
                <w:tab w:val="left" w:pos="4536"/>
              </w:tabs>
              <w:spacing w:line="240" w:lineRule="atLeast"/>
              <w:rPr>
                <w:rFonts w:cs="Arial"/>
              </w:rPr>
            </w:pPr>
            <w:r w:rsidRPr="00CC0D82">
              <w:rPr>
                <w:rFonts w:cs="Arial"/>
              </w:rPr>
              <w:t xml:space="preserve">Anzahl </w:t>
            </w:r>
            <w:r>
              <w:rPr>
                <w:rFonts w:cs="Arial"/>
              </w:rPr>
              <w:t>Schächte (Stammdaten)</w:t>
            </w:r>
          </w:p>
        </w:tc>
      </w:tr>
      <w:tr w:rsidR="00F0745E" w:rsidRPr="00521A1B" w14:paraId="60797E1C" w14:textId="77777777" w:rsidTr="00CA14D2">
        <w:trPr>
          <w:cantSplit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D5A67" w14:textId="77777777" w:rsidR="00F0745E" w:rsidRPr="00A131C3" w:rsidRDefault="00F0745E" w:rsidP="00CA14D2">
            <w:pPr>
              <w:jc w:val="center"/>
              <w:rPr>
                <w:b/>
                <w:bCs/>
                <w:color w:val="0000FF"/>
                <w:sz w:val="22"/>
              </w:rPr>
            </w:pPr>
          </w:p>
        </w:tc>
        <w:tc>
          <w:tcPr>
            <w:tcW w:w="6662" w:type="dxa"/>
            <w:tcBorders>
              <w:left w:val="single" w:sz="4" w:space="0" w:color="808080"/>
            </w:tcBorders>
          </w:tcPr>
          <w:p w14:paraId="4D521196" w14:textId="77777777" w:rsidR="00F0745E" w:rsidRPr="00CC0D82" w:rsidRDefault="00F0745E" w:rsidP="00CA14D2">
            <w:pPr>
              <w:tabs>
                <w:tab w:val="left" w:pos="4536"/>
              </w:tabs>
              <w:spacing w:line="240" w:lineRule="atLeast"/>
              <w:rPr>
                <w:rFonts w:cs="Arial"/>
              </w:rPr>
            </w:pPr>
            <w:r w:rsidRPr="00CC0D82">
              <w:rPr>
                <w:rFonts w:cs="Arial"/>
              </w:rPr>
              <w:t xml:space="preserve">Anzahl </w:t>
            </w:r>
            <w:r>
              <w:rPr>
                <w:rFonts w:cs="Arial"/>
              </w:rPr>
              <w:t>Sonderbauwerke (Stammdaten)</w:t>
            </w:r>
          </w:p>
        </w:tc>
      </w:tr>
      <w:tr w:rsidR="00F836D5" w:rsidRPr="00521A1B" w14:paraId="2CD4B18B" w14:textId="77777777" w:rsidTr="000F0CE4">
        <w:trPr>
          <w:cantSplit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E7D11D" w14:textId="77777777" w:rsidR="00F836D5" w:rsidRPr="00A131C3" w:rsidRDefault="00F836D5" w:rsidP="000F0CE4">
            <w:pPr>
              <w:jc w:val="center"/>
              <w:rPr>
                <w:b/>
                <w:bCs/>
                <w:color w:val="0000FF"/>
                <w:sz w:val="22"/>
              </w:rPr>
            </w:pPr>
          </w:p>
        </w:tc>
        <w:tc>
          <w:tcPr>
            <w:tcW w:w="6662" w:type="dxa"/>
            <w:tcBorders>
              <w:left w:val="single" w:sz="4" w:space="0" w:color="808080"/>
            </w:tcBorders>
          </w:tcPr>
          <w:p w14:paraId="6B4E1050" w14:textId="77777777" w:rsidR="00F836D5" w:rsidRPr="00CC0D82" w:rsidRDefault="00F836D5" w:rsidP="000F0CE4">
            <w:pPr>
              <w:tabs>
                <w:tab w:val="left" w:pos="4536"/>
              </w:tabs>
              <w:spacing w:line="240" w:lineRule="atLeast"/>
              <w:rPr>
                <w:rFonts w:cs="Arial"/>
              </w:rPr>
            </w:pPr>
            <w:r w:rsidRPr="00CC0D82">
              <w:rPr>
                <w:rFonts w:cs="Arial"/>
              </w:rPr>
              <w:t xml:space="preserve">Anzahl </w:t>
            </w:r>
            <w:r w:rsidR="00F0745E">
              <w:rPr>
                <w:rFonts w:cs="Arial"/>
              </w:rPr>
              <w:t>Haltungen (Rechennetz)</w:t>
            </w:r>
            <w:r>
              <w:rPr>
                <w:rFonts w:cs="Arial"/>
              </w:rPr>
              <w:t xml:space="preserve"> </w:t>
            </w:r>
          </w:p>
        </w:tc>
      </w:tr>
      <w:tr w:rsidR="00F836D5" w:rsidRPr="00521A1B" w14:paraId="7FB8DCCB" w14:textId="77777777" w:rsidTr="000F0CE4">
        <w:trPr>
          <w:cantSplit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ABEB4C" w14:textId="77777777" w:rsidR="00F836D5" w:rsidRPr="00A131C3" w:rsidRDefault="00F836D5" w:rsidP="000F0CE4">
            <w:pPr>
              <w:jc w:val="center"/>
              <w:rPr>
                <w:b/>
                <w:bCs/>
                <w:color w:val="0000FF"/>
                <w:sz w:val="22"/>
              </w:rPr>
            </w:pPr>
          </w:p>
        </w:tc>
        <w:tc>
          <w:tcPr>
            <w:tcW w:w="6662" w:type="dxa"/>
            <w:tcBorders>
              <w:left w:val="single" w:sz="4" w:space="0" w:color="808080"/>
            </w:tcBorders>
          </w:tcPr>
          <w:p w14:paraId="3C6EBF97" w14:textId="77777777" w:rsidR="00F836D5" w:rsidRPr="00CC0D82" w:rsidRDefault="00F836D5" w:rsidP="000F0CE4">
            <w:pPr>
              <w:tabs>
                <w:tab w:val="left" w:pos="4536"/>
              </w:tabs>
              <w:spacing w:line="240" w:lineRule="atLeast"/>
              <w:rPr>
                <w:rFonts w:cs="Arial"/>
              </w:rPr>
            </w:pPr>
            <w:r w:rsidRPr="00CC0D82">
              <w:rPr>
                <w:rFonts w:cs="Arial"/>
              </w:rPr>
              <w:t xml:space="preserve">Anzahl </w:t>
            </w:r>
            <w:r>
              <w:rPr>
                <w:rFonts w:cs="Arial"/>
              </w:rPr>
              <w:t>Schächte</w:t>
            </w:r>
            <w:r w:rsidR="00F0745E">
              <w:rPr>
                <w:rFonts w:cs="Arial"/>
              </w:rPr>
              <w:t xml:space="preserve"> (Rechennetz)</w:t>
            </w:r>
          </w:p>
        </w:tc>
      </w:tr>
      <w:tr w:rsidR="00F836D5" w:rsidRPr="00521A1B" w14:paraId="2C249D76" w14:textId="77777777" w:rsidTr="000F0CE4">
        <w:trPr>
          <w:cantSplit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FB48E3" w14:textId="77777777" w:rsidR="00F836D5" w:rsidRPr="00A131C3" w:rsidRDefault="00F836D5" w:rsidP="000F0CE4">
            <w:pPr>
              <w:jc w:val="center"/>
              <w:rPr>
                <w:b/>
                <w:bCs/>
                <w:color w:val="0000FF"/>
                <w:sz w:val="22"/>
              </w:rPr>
            </w:pPr>
          </w:p>
        </w:tc>
        <w:tc>
          <w:tcPr>
            <w:tcW w:w="6662" w:type="dxa"/>
            <w:tcBorders>
              <w:left w:val="single" w:sz="4" w:space="0" w:color="808080"/>
            </w:tcBorders>
          </w:tcPr>
          <w:p w14:paraId="50281118" w14:textId="77777777" w:rsidR="00F836D5" w:rsidRPr="00CC0D82" w:rsidRDefault="00F836D5" w:rsidP="000F0CE4">
            <w:pPr>
              <w:tabs>
                <w:tab w:val="left" w:pos="4536"/>
              </w:tabs>
              <w:spacing w:line="240" w:lineRule="atLeast"/>
              <w:rPr>
                <w:rFonts w:cs="Arial"/>
              </w:rPr>
            </w:pPr>
            <w:r w:rsidRPr="00CC0D82">
              <w:rPr>
                <w:rFonts w:cs="Arial"/>
              </w:rPr>
              <w:t xml:space="preserve">Anzahl </w:t>
            </w:r>
            <w:r w:rsidR="00F0745E">
              <w:rPr>
                <w:rFonts w:cs="Arial"/>
              </w:rPr>
              <w:t>Sonderbauwerke (Rechennetz)</w:t>
            </w:r>
          </w:p>
        </w:tc>
      </w:tr>
      <w:tr w:rsidR="00F836D5" w:rsidRPr="00521A1B" w14:paraId="2A104BB8" w14:textId="77777777" w:rsidTr="000F0CE4">
        <w:trPr>
          <w:cantSplit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9863F" w14:textId="77777777" w:rsidR="00F836D5" w:rsidRPr="00A131C3" w:rsidRDefault="00F836D5" w:rsidP="000F0CE4">
            <w:pPr>
              <w:jc w:val="center"/>
              <w:rPr>
                <w:b/>
                <w:bCs/>
                <w:color w:val="0000FF"/>
                <w:sz w:val="22"/>
              </w:rPr>
            </w:pPr>
          </w:p>
        </w:tc>
        <w:tc>
          <w:tcPr>
            <w:tcW w:w="6662" w:type="dxa"/>
            <w:tcBorders>
              <w:left w:val="single" w:sz="4" w:space="0" w:color="808080"/>
              <w:bottom w:val="single" w:sz="4" w:space="0" w:color="808080"/>
            </w:tcBorders>
          </w:tcPr>
          <w:p w14:paraId="4F5FD236" w14:textId="77777777" w:rsidR="00F836D5" w:rsidRPr="00CC0D82" w:rsidRDefault="00F0745E" w:rsidP="000F0CE4">
            <w:pPr>
              <w:tabs>
                <w:tab w:val="left" w:pos="4536"/>
              </w:tabs>
              <w:spacing w:line="240" w:lineRule="atLeast"/>
              <w:rPr>
                <w:rFonts w:cs="Arial"/>
              </w:rPr>
            </w:pPr>
            <w:r w:rsidRPr="00CC0D82">
              <w:rPr>
                <w:rFonts w:cs="Arial"/>
              </w:rPr>
              <w:t xml:space="preserve">Anzahl </w:t>
            </w:r>
            <w:r>
              <w:rPr>
                <w:rFonts w:cs="Arial"/>
              </w:rPr>
              <w:t>Zielgrößen</w:t>
            </w:r>
          </w:p>
        </w:tc>
      </w:tr>
      <w:tr w:rsidR="00F0745E" w:rsidRPr="00521A1B" w14:paraId="2010C8E3" w14:textId="77777777" w:rsidTr="000F0CE4">
        <w:trPr>
          <w:cantSplit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358D1D" w14:textId="77777777" w:rsidR="00F0745E" w:rsidRPr="00A131C3" w:rsidRDefault="00F0745E" w:rsidP="000F0CE4">
            <w:pPr>
              <w:jc w:val="center"/>
              <w:rPr>
                <w:b/>
                <w:bCs/>
                <w:color w:val="0000FF"/>
                <w:sz w:val="22"/>
              </w:rPr>
            </w:pPr>
          </w:p>
        </w:tc>
        <w:tc>
          <w:tcPr>
            <w:tcW w:w="6662" w:type="dxa"/>
            <w:tcBorders>
              <w:left w:val="single" w:sz="4" w:space="0" w:color="808080"/>
            </w:tcBorders>
          </w:tcPr>
          <w:p w14:paraId="77735F02" w14:textId="77777777" w:rsidR="00F0745E" w:rsidRPr="00CC0D82" w:rsidRDefault="00F0745E" w:rsidP="00F0745E">
            <w:pPr>
              <w:tabs>
                <w:tab w:val="left" w:pos="4536"/>
              </w:tabs>
              <w:spacing w:line="240" w:lineRule="atLeast"/>
              <w:rPr>
                <w:rFonts w:cs="Arial"/>
              </w:rPr>
            </w:pPr>
            <w:r>
              <w:rPr>
                <w:rFonts w:cs="Arial"/>
              </w:rPr>
              <w:t>Anzahl Einzugsflächen</w:t>
            </w:r>
          </w:p>
        </w:tc>
      </w:tr>
      <w:tr w:rsidR="00F0745E" w:rsidRPr="00521A1B" w14:paraId="5A5E3214" w14:textId="77777777" w:rsidTr="000F0CE4">
        <w:trPr>
          <w:cantSplit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F77B5D" w14:textId="77777777" w:rsidR="00F0745E" w:rsidRPr="00A131C3" w:rsidRDefault="00F0745E" w:rsidP="000F0CE4">
            <w:pPr>
              <w:jc w:val="center"/>
              <w:rPr>
                <w:b/>
                <w:bCs/>
                <w:color w:val="0000FF"/>
                <w:sz w:val="22"/>
              </w:rPr>
            </w:pPr>
          </w:p>
        </w:tc>
        <w:tc>
          <w:tcPr>
            <w:tcW w:w="6662" w:type="dxa"/>
            <w:tcBorders>
              <w:left w:val="single" w:sz="4" w:space="0" w:color="808080"/>
            </w:tcBorders>
          </w:tcPr>
          <w:p w14:paraId="374482E4" w14:textId="77777777" w:rsidR="00F0745E" w:rsidRDefault="00F0745E" w:rsidP="00F0745E">
            <w:pPr>
              <w:tabs>
                <w:tab w:val="left" w:pos="4536"/>
              </w:tabs>
              <w:spacing w:line="240" w:lineRule="atLeast"/>
              <w:rPr>
                <w:rFonts w:cs="Arial"/>
              </w:rPr>
            </w:pPr>
            <w:r>
              <w:rPr>
                <w:rFonts w:cs="Arial"/>
              </w:rPr>
              <w:t>Anzahl Niederschläge (Systembelastungen)</w:t>
            </w:r>
          </w:p>
        </w:tc>
      </w:tr>
      <w:tr w:rsidR="00F0745E" w:rsidRPr="00521A1B" w14:paraId="3BD66AE0" w14:textId="77777777" w:rsidTr="000F0CE4">
        <w:trPr>
          <w:cantSplit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B40D84" w14:textId="77777777" w:rsidR="00F0745E" w:rsidRPr="00A131C3" w:rsidRDefault="00F0745E" w:rsidP="000F0CE4">
            <w:pPr>
              <w:jc w:val="center"/>
              <w:rPr>
                <w:b/>
                <w:bCs/>
                <w:color w:val="0000FF"/>
                <w:sz w:val="22"/>
              </w:rPr>
            </w:pPr>
          </w:p>
        </w:tc>
        <w:tc>
          <w:tcPr>
            <w:tcW w:w="6662" w:type="dxa"/>
            <w:tcBorders>
              <w:left w:val="single" w:sz="4" w:space="0" w:color="808080"/>
            </w:tcBorders>
          </w:tcPr>
          <w:p w14:paraId="18778282" w14:textId="77777777" w:rsidR="00F0745E" w:rsidRDefault="00F0745E" w:rsidP="00F0745E">
            <w:pPr>
              <w:tabs>
                <w:tab w:val="left" w:pos="4536"/>
              </w:tabs>
              <w:spacing w:line="240" w:lineRule="atLeast"/>
              <w:rPr>
                <w:rFonts w:cs="Arial"/>
              </w:rPr>
            </w:pPr>
            <w:r>
              <w:rPr>
                <w:rFonts w:cs="Arial"/>
              </w:rPr>
              <w:t>Anzahl Trockenwetterabflussspenden (Systembelastungen)</w:t>
            </w:r>
          </w:p>
        </w:tc>
      </w:tr>
      <w:tr w:rsidR="00F0745E" w:rsidRPr="00521A1B" w14:paraId="1F2AFD00" w14:textId="77777777" w:rsidTr="000F0CE4">
        <w:trPr>
          <w:cantSplit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CEEF50" w14:textId="77777777" w:rsidR="00F0745E" w:rsidRPr="00A131C3" w:rsidRDefault="00F0745E" w:rsidP="000F0CE4">
            <w:pPr>
              <w:jc w:val="center"/>
              <w:rPr>
                <w:b/>
                <w:bCs/>
                <w:color w:val="0000FF"/>
                <w:sz w:val="22"/>
              </w:rPr>
            </w:pPr>
          </w:p>
        </w:tc>
        <w:tc>
          <w:tcPr>
            <w:tcW w:w="6662" w:type="dxa"/>
            <w:tcBorders>
              <w:left w:val="single" w:sz="4" w:space="0" w:color="808080"/>
            </w:tcBorders>
          </w:tcPr>
          <w:p w14:paraId="3CBFA508" w14:textId="77777777" w:rsidR="00F0745E" w:rsidRDefault="001E101A" w:rsidP="00F0745E">
            <w:pPr>
              <w:tabs>
                <w:tab w:val="left" w:pos="4536"/>
              </w:tabs>
              <w:spacing w:line="240" w:lineRule="atLeast"/>
              <w:rPr>
                <w:rFonts w:cs="Arial"/>
              </w:rPr>
            </w:pPr>
            <w:r>
              <w:rPr>
                <w:rFonts w:cs="Arial"/>
              </w:rPr>
              <w:t>Anzahl konstante Zuflüsse (Einzeleinleiter)</w:t>
            </w:r>
          </w:p>
        </w:tc>
      </w:tr>
      <w:tr w:rsidR="001E101A" w:rsidRPr="00521A1B" w14:paraId="7FB3464D" w14:textId="77777777" w:rsidTr="000F0CE4">
        <w:trPr>
          <w:cantSplit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389B5A" w14:textId="77777777" w:rsidR="001E101A" w:rsidRPr="00A131C3" w:rsidRDefault="001E101A" w:rsidP="000F0CE4">
            <w:pPr>
              <w:jc w:val="center"/>
              <w:rPr>
                <w:b/>
                <w:bCs/>
                <w:color w:val="0000FF"/>
                <w:sz w:val="22"/>
              </w:rPr>
            </w:pPr>
          </w:p>
        </w:tc>
        <w:tc>
          <w:tcPr>
            <w:tcW w:w="6662" w:type="dxa"/>
            <w:tcBorders>
              <w:left w:val="single" w:sz="4" w:space="0" w:color="808080"/>
            </w:tcBorders>
          </w:tcPr>
          <w:p w14:paraId="49ACA7EF" w14:textId="77777777" w:rsidR="001E101A" w:rsidRDefault="001E101A" w:rsidP="00F0745E">
            <w:pPr>
              <w:tabs>
                <w:tab w:val="left" w:pos="4536"/>
              </w:tabs>
              <w:spacing w:line="240" w:lineRule="atLeast"/>
              <w:rPr>
                <w:rFonts w:cs="Arial"/>
              </w:rPr>
            </w:pPr>
            <w:r>
              <w:rPr>
                <w:rFonts w:cs="Arial"/>
              </w:rPr>
              <w:t>Anzahl Hydraulische Berechnungen</w:t>
            </w:r>
          </w:p>
        </w:tc>
      </w:tr>
    </w:tbl>
    <w:p w14:paraId="1B9CE6F2" w14:textId="77777777" w:rsidR="001E101A" w:rsidRDefault="001E101A" w:rsidP="001E101A">
      <w:pPr>
        <w:pStyle w:val="berschrift3"/>
      </w:pPr>
      <w:r>
        <w:t>Datenumfang Betriebsdaten</w:t>
      </w:r>
    </w:p>
    <w:p w14:paraId="6D5485D6" w14:textId="77777777" w:rsidR="001E101A" w:rsidRDefault="001E101A" w:rsidP="001E101A">
      <w:pPr>
        <w:pStyle w:val="TXT"/>
      </w:pPr>
      <w:r>
        <w:t>Der Umfang der Betriebsdaten kann direkt dem Fenster „Objekt-Navigation“ in PIETS entnommen werden</w:t>
      </w:r>
      <w:r w:rsidR="000A75D6">
        <w:t>.</w:t>
      </w:r>
    </w:p>
    <w:tbl>
      <w:tblPr>
        <w:tblW w:w="9072" w:type="dxa"/>
        <w:tblInd w:w="7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6662"/>
      </w:tblGrid>
      <w:tr w:rsidR="001E101A" w:rsidRPr="00521A1B" w14:paraId="363FD7C5" w14:textId="77777777" w:rsidTr="00CA14D2">
        <w:trPr>
          <w:cantSplit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9F5E39" w14:textId="77777777" w:rsidR="001E101A" w:rsidRPr="00A131C3" w:rsidRDefault="001E101A" w:rsidP="00CA14D2">
            <w:pPr>
              <w:jc w:val="center"/>
              <w:rPr>
                <w:b/>
                <w:bCs/>
                <w:color w:val="0000FF"/>
                <w:sz w:val="22"/>
              </w:rPr>
            </w:pPr>
          </w:p>
        </w:tc>
        <w:tc>
          <w:tcPr>
            <w:tcW w:w="6662" w:type="dxa"/>
            <w:tcBorders>
              <w:left w:val="single" w:sz="4" w:space="0" w:color="808080"/>
            </w:tcBorders>
          </w:tcPr>
          <w:p w14:paraId="22EE97BC" w14:textId="77777777" w:rsidR="001E101A" w:rsidRPr="00CC0D82" w:rsidRDefault="001E101A" w:rsidP="00CA14D2">
            <w:pPr>
              <w:tabs>
                <w:tab w:val="left" w:pos="4536"/>
              </w:tabs>
              <w:spacing w:line="240" w:lineRule="atLeast"/>
              <w:rPr>
                <w:rFonts w:cs="Arial"/>
              </w:rPr>
            </w:pPr>
            <w:r w:rsidRPr="00CC0D82">
              <w:rPr>
                <w:rFonts w:cs="Arial"/>
              </w:rPr>
              <w:t xml:space="preserve">Anzahl </w:t>
            </w:r>
            <w:r>
              <w:rPr>
                <w:rFonts w:cs="Arial"/>
              </w:rPr>
              <w:t>Grundwasserme</w:t>
            </w:r>
            <w:r w:rsidR="00D97019">
              <w:rPr>
                <w:rFonts w:cs="Arial"/>
              </w:rPr>
              <w:t>s</w:t>
            </w:r>
            <w:r>
              <w:rPr>
                <w:rFonts w:cs="Arial"/>
              </w:rPr>
              <w:t>sstellen</w:t>
            </w:r>
          </w:p>
        </w:tc>
      </w:tr>
      <w:tr w:rsidR="001E101A" w:rsidRPr="00521A1B" w14:paraId="64E5CFF0" w14:textId="77777777" w:rsidTr="00CA14D2">
        <w:trPr>
          <w:cantSplit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457D8D" w14:textId="77777777" w:rsidR="001E101A" w:rsidRPr="00A131C3" w:rsidRDefault="001E101A" w:rsidP="00CA14D2">
            <w:pPr>
              <w:jc w:val="center"/>
              <w:rPr>
                <w:b/>
                <w:bCs/>
                <w:color w:val="0000FF"/>
                <w:sz w:val="22"/>
              </w:rPr>
            </w:pPr>
          </w:p>
        </w:tc>
        <w:tc>
          <w:tcPr>
            <w:tcW w:w="6662" w:type="dxa"/>
            <w:tcBorders>
              <w:left w:val="single" w:sz="4" w:space="0" w:color="808080"/>
            </w:tcBorders>
          </w:tcPr>
          <w:p w14:paraId="66EE7405" w14:textId="77777777" w:rsidR="001E101A" w:rsidRPr="00CC0D82" w:rsidRDefault="001E101A" w:rsidP="00CA14D2">
            <w:pPr>
              <w:tabs>
                <w:tab w:val="left" w:pos="4536"/>
              </w:tabs>
              <w:spacing w:line="240" w:lineRule="atLeast"/>
              <w:rPr>
                <w:rFonts w:cs="Arial"/>
              </w:rPr>
            </w:pPr>
            <w:r w:rsidRPr="00CC0D82">
              <w:rPr>
                <w:rFonts w:cs="Arial"/>
              </w:rPr>
              <w:t xml:space="preserve">Anzahl </w:t>
            </w:r>
            <w:r>
              <w:rPr>
                <w:rFonts w:cs="Arial"/>
              </w:rPr>
              <w:t>Bodenkennwerte</w:t>
            </w:r>
          </w:p>
        </w:tc>
      </w:tr>
    </w:tbl>
    <w:p w14:paraId="5F670825" w14:textId="77777777" w:rsidR="00F836D5" w:rsidRDefault="00F836D5" w:rsidP="00FF7D03">
      <w:pPr>
        <w:pStyle w:val="TXT"/>
      </w:pPr>
    </w:p>
    <w:p w14:paraId="0EB06B1B" w14:textId="77777777" w:rsidR="00CF5F53" w:rsidRDefault="00CF5F53" w:rsidP="00CF5F53">
      <w:pPr>
        <w:pStyle w:val="berschrift3"/>
      </w:pPr>
      <w:r>
        <w:t>Datenumfang Präsentationsdaten</w:t>
      </w:r>
    </w:p>
    <w:p w14:paraId="2109A15C" w14:textId="77777777" w:rsidR="00CF5F53" w:rsidRDefault="00CF5F53" w:rsidP="00CF5F53">
      <w:pPr>
        <w:pStyle w:val="TXT"/>
      </w:pPr>
      <w:r>
        <w:t xml:space="preserve">Der Umfang der </w:t>
      </w:r>
      <w:r w:rsidRPr="00CF5F53">
        <w:t xml:space="preserve">Präsentationsdaten </w:t>
      </w:r>
      <w:r>
        <w:t>kann, bezogen auf das Präsentationsdatenkollektiv, direkt dem Fenster „Objekt-Navigation“ in PIETS entnommen werden.</w:t>
      </w:r>
    </w:p>
    <w:tbl>
      <w:tblPr>
        <w:tblW w:w="9072" w:type="dxa"/>
        <w:tblInd w:w="7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6662"/>
      </w:tblGrid>
      <w:tr w:rsidR="00CF5F53" w:rsidRPr="00521A1B" w14:paraId="686A3356" w14:textId="77777777" w:rsidTr="006E0AB5">
        <w:trPr>
          <w:cantSplit/>
        </w:trPr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8002E5" w14:textId="77777777" w:rsidR="00CF5F53" w:rsidRPr="00A131C3" w:rsidRDefault="00CF5F53" w:rsidP="006E0AB5">
            <w:pPr>
              <w:jc w:val="center"/>
              <w:rPr>
                <w:b/>
                <w:bCs/>
                <w:color w:val="0000FF"/>
                <w:sz w:val="22"/>
              </w:rPr>
            </w:pPr>
          </w:p>
        </w:tc>
        <w:tc>
          <w:tcPr>
            <w:tcW w:w="6662" w:type="dxa"/>
            <w:tcBorders>
              <w:left w:val="single" w:sz="4" w:space="0" w:color="808080"/>
            </w:tcBorders>
          </w:tcPr>
          <w:p w14:paraId="0EFBAEB6" w14:textId="77777777" w:rsidR="00CF5F53" w:rsidRPr="00CC0D82" w:rsidRDefault="00CF5F53" w:rsidP="00CF5F53">
            <w:pPr>
              <w:tabs>
                <w:tab w:val="left" w:pos="4536"/>
              </w:tabs>
              <w:spacing w:line="240" w:lineRule="atLeast"/>
              <w:rPr>
                <w:rFonts w:cs="Arial"/>
              </w:rPr>
            </w:pPr>
            <w:r w:rsidRPr="00CC0D82">
              <w:rPr>
                <w:rFonts w:cs="Arial"/>
              </w:rPr>
              <w:t xml:space="preserve">Anzahl </w:t>
            </w:r>
            <w:r>
              <w:rPr>
                <w:rFonts w:cs="Arial"/>
              </w:rPr>
              <w:t>Präsentationsobjekte</w:t>
            </w:r>
          </w:p>
        </w:tc>
      </w:tr>
    </w:tbl>
    <w:p w14:paraId="4D40656C" w14:textId="77777777" w:rsidR="00CF5F53" w:rsidRDefault="00CF5F53" w:rsidP="00FF7D03">
      <w:pPr>
        <w:pStyle w:val="TXT"/>
      </w:pPr>
    </w:p>
    <w:p w14:paraId="3A7FD1C0" w14:textId="77777777" w:rsidR="00CC0D82" w:rsidRDefault="0011009F" w:rsidP="002B31E5">
      <w:pPr>
        <w:pStyle w:val="berschrift1"/>
      </w:pPr>
      <w:r>
        <w:br w:type="page"/>
      </w:r>
      <w:r w:rsidR="00CC0D82">
        <w:lastRenderedPageBreak/>
        <w:t>Prüfergebnisse</w:t>
      </w:r>
    </w:p>
    <w:tbl>
      <w:tblPr>
        <w:tblW w:w="9072" w:type="dxa"/>
        <w:tblInd w:w="7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"/>
        <w:gridCol w:w="6237"/>
        <w:gridCol w:w="709"/>
        <w:gridCol w:w="992"/>
        <w:gridCol w:w="850"/>
      </w:tblGrid>
      <w:tr w:rsidR="0011009F" w14:paraId="6295623D" w14:textId="77777777" w:rsidTr="005374E6">
        <w:trPr>
          <w:trHeight w:val="418"/>
        </w:trPr>
        <w:tc>
          <w:tcPr>
            <w:tcW w:w="9072" w:type="dxa"/>
            <w:gridSpan w:val="5"/>
            <w:shd w:val="clear" w:color="auto" w:fill="E6E6E6"/>
          </w:tcPr>
          <w:p w14:paraId="549E93B5" w14:textId="77777777" w:rsidR="0011009F" w:rsidRPr="007A2AE7" w:rsidRDefault="002E673C" w:rsidP="005374E6">
            <w:pPr>
              <w:pStyle w:val="Kopfzeile"/>
            </w:pPr>
            <w:r>
              <w:t xml:space="preserve">Dateiname: </w:t>
            </w:r>
          </w:p>
        </w:tc>
      </w:tr>
      <w:tr w:rsidR="002E673C" w14:paraId="08E2B5D1" w14:textId="77777777" w:rsidTr="005374E6">
        <w:trPr>
          <w:trHeight w:val="418"/>
        </w:trPr>
        <w:tc>
          <w:tcPr>
            <w:tcW w:w="9072" w:type="dxa"/>
            <w:gridSpan w:val="5"/>
            <w:shd w:val="clear" w:color="auto" w:fill="E6E6E6"/>
          </w:tcPr>
          <w:p w14:paraId="17E6B60C" w14:textId="77777777" w:rsidR="002E673C" w:rsidRDefault="002E673C" w:rsidP="005374E6">
            <w:pPr>
              <w:pStyle w:val="Kopfzeile"/>
            </w:pPr>
            <w:r>
              <w:t>2.1.1 Schemaprüfung (PIETS)</w:t>
            </w:r>
          </w:p>
        </w:tc>
      </w:tr>
      <w:tr w:rsidR="002B31E5" w14:paraId="4CAFC1BD" w14:textId="77777777" w:rsidTr="002E673C">
        <w:trPr>
          <w:trHeight w:val="407"/>
        </w:trPr>
        <w:tc>
          <w:tcPr>
            <w:tcW w:w="8222" w:type="dxa"/>
            <w:gridSpan w:val="4"/>
          </w:tcPr>
          <w:p w14:paraId="7C65C307" w14:textId="77777777" w:rsidR="002B31E5" w:rsidRPr="00FE0799" w:rsidRDefault="002B31E5" w:rsidP="005374E6">
            <w:pPr>
              <w:pStyle w:val="TXT"/>
            </w:pPr>
            <w:r>
              <w:t>Schemaprüfung ohne Fehlermeldungen</w:t>
            </w:r>
          </w:p>
        </w:tc>
        <w:tc>
          <w:tcPr>
            <w:tcW w:w="850" w:type="dxa"/>
            <w:shd w:val="clear" w:color="auto" w:fill="auto"/>
          </w:tcPr>
          <w:p w14:paraId="66F7D4E8" w14:textId="77777777" w:rsidR="002B31E5" w:rsidRPr="002B31E5" w:rsidRDefault="002B31E5" w:rsidP="005374E6">
            <w:pPr>
              <w:pStyle w:val="TXT"/>
              <w:jc w:val="center"/>
            </w:pP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</w:p>
        </w:tc>
      </w:tr>
      <w:tr w:rsidR="002B31E5" w14:paraId="0F9CD3C7" w14:textId="77777777" w:rsidTr="002E673C">
        <w:trPr>
          <w:trHeight w:val="385"/>
        </w:trPr>
        <w:tc>
          <w:tcPr>
            <w:tcW w:w="8222" w:type="dxa"/>
            <w:gridSpan w:val="4"/>
          </w:tcPr>
          <w:p w14:paraId="0DA85A5D" w14:textId="77777777" w:rsidR="002B31E5" w:rsidRPr="00FE0799" w:rsidRDefault="002B31E5" w:rsidP="005374E6">
            <w:pPr>
              <w:pStyle w:val="TXT"/>
            </w:pPr>
            <w:r>
              <w:t>Schemaprüfung liefert Fehler</w:t>
            </w:r>
          </w:p>
        </w:tc>
        <w:tc>
          <w:tcPr>
            <w:tcW w:w="850" w:type="dxa"/>
          </w:tcPr>
          <w:p w14:paraId="0E9F4814" w14:textId="77777777" w:rsidR="002B31E5" w:rsidRPr="002B31E5" w:rsidRDefault="002B31E5" w:rsidP="005374E6">
            <w:pPr>
              <w:pStyle w:val="TXT"/>
              <w:jc w:val="center"/>
            </w:pP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</w:p>
        </w:tc>
      </w:tr>
      <w:tr w:rsidR="0011009F" w14:paraId="19B71880" w14:textId="77777777" w:rsidTr="002E673C">
        <w:trPr>
          <w:trHeight w:val="647"/>
        </w:trPr>
        <w:tc>
          <w:tcPr>
            <w:tcW w:w="284" w:type="dxa"/>
          </w:tcPr>
          <w:p w14:paraId="0E7528BA" w14:textId="77777777" w:rsidR="0011009F" w:rsidRPr="00FE0799" w:rsidRDefault="00D561AE" w:rsidP="005374E6">
            <w:pPr>
              <w:pStyle w:val="TXT"/>
            </w:pPr>
            <w:r>
              <w:t>1</w:t>
            </w:r>
          </w:p>
        </w:tc>
        <w:tc>
          <w:tcPr>
            <w:tcW w:w="7938" w:type="dxa"/>
            <w:gridSpan w:val="3"/>
          </w:tcPr>
          <w:p w14:paraId="3FA81A39" w14:textId="77777777" w:rsidR="0011009F" w:rsidRPr="00FE0799" w:rsidRDefault="00D561AE" w:rsidP="005374E6">
            <w:pPr>
              <w:pStyle w:val="TXT"/>
            </w:pPr>
            <w:r>
              <w:t>Die Schemaprüfung bricht zu Beginn ab. Kopfinformationen bzw. Namensraumdeklarationen in der XML-Datei fehlen oder sind falsch.</w:t>
            </w:r>
          </w:p>
        </w:tc>
        <w:tc>
          <w:tcPr>
            <w:tcW w:w="850" w:type="dxa"/>
          </w:tcPr>
          <w:p w14:paraId="2F02CE75" w14:textId="77777777" w:rsidR="0011009F" w:rsidRPr="002B31E5" w:rsidRDefault="00D561AE" w:rsidP="005374E6">
            <w:pPr>
              <w:pStyle w:val="TXT"/>
              <w:jc w:val="center"/>
            </w:pP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</w:p>
        </w:tc>
      </w:tr>
      <w:tr w:rsidR="002B31E5" w14:paraId="4C8F2ACB" w14:textId="77777777" w:rsidTr="002E673C">
        <w:trPr>
          <w:trHeight w:val="601"/>
        </w:trPr>
        <w:tc>
          <w:tcPr>
            <w:tcW w:w="284" w:type="dxa"/>
          </w:tcPr>
          <w:p w14:paraId="2033B09B" w14:textId="77777777" w:rsidR="002B31E5" w:rsidRPr="00D561AE" w:rsidRDefault="00D561AE" w:rsidP="005374E6">
            <w:pPr>
              <w:pStyle w:val="TXT"/>
            </w:pPr>
            <w:r>
              <w:t>2</w:t>
            </w:r>
          </w:p>
        </w:tc>
        <w:tc>
          <w:tcPr>
            <w:tcW w:w="7938" w:type="dxa"/>
            <w:gridSpan w:val="3"/>
          </w:tcPr>
          <w:p w14:paraId="7A0AF66F" w14:textId="77777777" w:rsidR="002B31E5" w:rsidRPr="00FE0799" w:rsidRDefault="00D561AE" w:rsidP="005374E6">
            <w:pPr>
              <w:pStyle w:val="TXT"/>
            </w:pPr>
            <w:r>
              <w:t>Die Schemaprüfung wird nicht vollständig durchgeführt. Die Struktur der XML-Datei entspricht nicht den Definitionen der ISYBAU-XML-Schemata.</w:t>
            </w:r>
            <w:r w:rsidR="005374E6">
              <w:t xml:space="preserve"> (siehe Prüf</w:t>
            </w:r>
            <w:r w:rsidR="001A6DF1">
              <w:t>pr</w:t>
            </w:r>
            <w:r w:rsidR="005374E6">
              <w:t>otokoll)</w:t>
            </w:r>
          </w:p>
        </w:tc>
        <w:tc>
          <w:tcPr>
            <w:tcW w:w="850" w:type="dxa"/>
          </w:tcPr>
          <w:p w14:paraId="119CEF25" w14:textId="77777777" w:rsidR="002B31E5" w:rsidRPr="002B31E5" w:rsidRDefault="00D561AE" w:rsidP="005374E6">
            <w:pPr>
              <w:pStyle w:val="TXT"/>
              <w:jc w:val="center"/>
            </w:pP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</w:p>
        </w:tc>
      </w:tr>
      <w:tr w:rsidR="002B31E5" w14:paraId="04CECB10" w14:textId="77777777" w:rsidTr="002E673C">
        <w:trPr>
          <w:trHeight w:val="576"/>
        </w:trPr>
        <w:tc>
          <w:tcPr>
            <w:tcW w:w="284" w:type="dxa"/>
          </w:tcPr>
          <w:p w14:paraId="2B698B1C" w14:textId="77777777" w:rsidR="002B31E5" w:rsidRPr="00D561AE" w:rsidRDefault="00D561AE" w:rsidP="005374E6">
            <w:pPr>
              <w:pStyle w:val="TXT"/>
            </w:pPr>
            <w:r>
              <w:t>3</w:t>
            </w:r>
          </w:p>
        </w:tc>
        <w:tc>
          <w:tcPr>
            <w:tcW w:w="7938" w:type="dxa"/>
            <w:gridSpan w:val="3"/>
          </w:tcPr>
          <w:p w14:paraId="0B0A7117" w14:textId="77777777" w:rsidR="002B31E5" w:rsidRPr="00FE0799" w:rsidRDefault="005374E6" w:rsidP="005374E6">
            <w:pPr>
              <w:pStyle w:val="TXT"/>
            </w:pPr>
            <w:r>
              <w:t xml:space="preserve">Eindeutigkeitsbedingungen </w:t>
            </w:r>
            <w:r w:rsidR="00A960F0">
              <w:t xml:space="preserve">der ISYBAU-XML-Schemata </w:t>
            </w:r>
            <w:r>
              <w:t>sind in der XML-Datei nicht erfüllt (siehe Prüfprotokoll)</w:t>
            </w:r>
          </w:p>
        </w:tc>
        <w:tc>
          <w:tcPr>
            <w:tcW w:w="850" w:type="dxa"/>
          </w:tcPr>
          <w:p w14:paraId="2AA13083" w14:textId="77777777" w:rsidR="002B31E5" w:rsidRPr="002B31E5" w:rsidRDefault="005374E6" w:rsidP="005374E6">
            <w:pPr>
              <w:pStyle w:val="TXT"/>
              <w:jc w:val="center"/>
            </w:pP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</w:p>
        </w:tc>
      </w:tr>
      <w:tr w:rsidR="002B31E5" w14:paraId="13505619" w14:textId="77777777" w:rsidTr="002E673C">
        <w:trPr>
          <w:trHeight w:val="576"/>
        </w:trPr>
        <w:tc>
          <w:tcPr>
            <w:tcW w:w="284" w:type="dxa"/>
          </w:tcPr>
          <w:p w14:paraId="0C50E481" w14:textId="77777777" w:rsidR="002B31E5" w:rsidRPr="00D561AE" w:rsidRDefault="005374E6" w:rsidP="005374E6">
            <w:pPr>
              <w:pStyle w:val="TXT"/>
            </w:pPr>
            <w:r>
              <w:t>4</w:t>
            </w:r>
          </w:p>
        </w:tc>
        <w:tc>
          <w:tcPr>
            <w:tcW w:w="7938" w:type="dxa"/>
            <w:gridSpan w:val="3"/>
          </w:tcPr>
          <w:p w14:paraId="165AEB7A" w14:textId="77777777" w:rsidR="002B31E5" w:rsidRPr="00FE0799" w:rsidRDefault="005374E6" w:rsidP="005374E6">
            <w:pPr>
              <w:pStyle w:val="TXT"/>
            </w:pPr>
            <w:r>
              <w:t>Datenfeldeinträge entsprechen nicht den Vorgaben der ISYBAU-XML-Schem</w:t>
            </w:r>
            <w:r w:rsidR="00BD32CD">
              <w:t>a</w:t>
            </w:r>
            <w:r>
              <w:t>ta (siehe Prüfprotokoll)</w:t>
            </w:r>
          </w:p>
        </w:tc>
        <w:tc>
          <w:tcPr>
            <w:tcW w:w="850" w:type="dxa"/>
          </w:tcPr>
          <w:p w14:paraId="39086D27" w14:textId="77777777" w:rsidR="002B31E5" w:rsidRPr="002B31E5" w:rsidRDefault="005374E6" w:rsidP="005374E6">
            <w:pPr>
              <w:pStyle w:val="TXT"/>
              <w:jc w:val="center"/>
            </w:pP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</w:p>
        </w:tc>
      </w:tr>
      <w:tr w:rsidR="005374E6" w14:paraId="08732344" w14:textId="77777777" w:rsidTr="001115ED">
        <w:trPr>
          <w:trHeight w:val="418"/>
        </w:trPr>
        <w:tc>
          <w:tcPr>
            <w:tcW w:w="9072" w:type="dxa"/>
            <w:gridSpan w:val="5"/>
            <w:shd w:val="clear" w:color="auto" w:fill="E6E6E6"/>
          </w:tcPr>
          <w:p w14:paraId="0C03CA43" w14:textId="77777777" w:rsidR="005374E6" w:rsidRPr="007A2AE7" w:rsidRDefault="005374E6" w:rsidP="001115ED">
            <w:pPr>
              <w:pStyle w:val="Kopfzeile"/>
            </w:pPr>
            <w:r>
              <w:t>2.1.2 Inhaltliche Prüfung (PIETS)</w:t>
            </w:r>
          </w:p>
        </w:tc>
      </w:tr>
      <w:tr w:rsidR="005374E6" w14:paraId="0E418C03" w14:textId="77777777" w:rsidTr="002E673C">
        <w:trPr>
          <w:trHeight w:val="407"/>
        </w:trPr>
        <w:tc>
          <w:tcPr>
            <w:tcW w:w="8222" w:type="dxa"/>
            <w:gridSpan w:val="4"/>
          </w:tcPr>
          <w:p w14:paraId="441CA0A6" w14:textId="77777777" w:rsidR="005374E6" w:rsidRPr="00FE0799" w:rsidRDefault="005374E6" w:rsidP="001115ED">
            <w:pPr>
              <w:pStyle w:val="TXT"/>
            </w:pPr>
            <w:r>
              <w:t>Inhaltliche Prüfung ohne Meldungen</w:t>
            </w:r>
          </w:p>
        </w:tc>
        <w:tc>
          <w:tcPr>
            <w:tcW w:w="850" w:type="dxa"/>
            <w:shd w:val="clear" w:color="auto" w:fill="auto"/>
          </w:tcPr>
          <w:p w14:paraId="194BDBF2" w14:textId="77777777" w:rsidR="005374E6" w:rsidRPr="002B31E5" w:rsidRDefault="005374E6" w:rsidP="001115ED">
            <w:pPr>
              <w:pStyle w:val="TXT"/>
              <w:jc w:val="center"/>
            </w:pP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</w:p>
        </w:tc>
      </w:tr>
      <w:tr w:rsidR="002E673C" w14:paraId="09CDA74E" w14:textId="77777777" w:rsidTr="002E673C">
        <w:trPr>
          <w:trHeight w:val="576"/>
        </w:trPr>
        <w:tc>
          <w:tcPr>
            <w:tcW w:w="6521" w:type="dxa"/>
            <w:gridSpan w:val="2"/>
          </w:tcPr>
          <w:p w14:paraId="03A5124E" w14:textId="77777777" w:rsidR="002E673C" w:rsidRPr="00D561AE" w:rsidRDefault="002E673C" w:rsidP="005374E6">
            <w:pPr>
              <w:pStyle w:val="TXT"/>
              <w:rPr>
                <w:sz w:val="22"/>
              </w:rPr>
            </w:pPr>
            <w:r>
              <w:t xml:space="preserve">Inhaltliche Prüfung liefert Meldungen </w:t>
            </w:r>
            <w:r>
              <w:br/>
              <w:t>(siehe Prüfprotokoll)</w:t>
            </w:r>
          </w:p>
        </w:tc>
        <w:tc>
          <w:tcPr>
            <w:tcW w:w="709" w:type="dxa"/>
          </w:tcPr>
          <w:p w14:paraId="6EBBEB30" w14:textId="77777777" w:rsidR="002E673C" w:rsidRDefault="002E673C" w:rsidP="002E673C">
            <w:pPr>
              <w:pStyle w:val="TXT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E673C">
              <w:rPr>
                <w:sz w:val="16"/>
                <w:szCs w:val="16"/>
              </w:rPr>
              <w:t>Anzahl</w:t>
            </w:r>
            <w:r>
              <w:rPr>
                <w:sz w:val="16"/>
                <w:szCs w:val="16"/>
              </w:rPr>
              <w:br/>
              <w:t>Fehler</w:t>
            </w:r>
          </w:p>
          <w:p w14:paraId="3A3A7AC3" w14:textId="77777777" w:rsidR="002E673C" w:rsidRPr="002E673C" w:rsidRDefault="002E673C" w:rsidP="002E673C">
            <w:pPr>
              <w:pStyle w:val="TXT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70845B16" w14:textId="77777777" w:rsidR="002E673C" w:rsidRDefault="002E673C" w:rsidP="002E673C">
            <w:pPr>
              <w:pStyle w:val="TXT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E673C">
              <w:rPr>
                <w:sz w:val="16"/>
                <w:szCs w:val="16"/>
              </w:rPr>
              <w:t>Anzahl</w:t>
            </w:r>
            <w:r>
              <w:rPr>
                <w:sz w:val="16"/>
                <w:szCs w:val="16"/>
              </w:rPr>
              <w:br/>
              <w:t>Warnungen</w:t>
            </w:r>
          </w:p>
          <w:p w14:paraId="20A74970" w14:textId="77777777" w:rsidR="002E673C" w:rsidRPr="00FE0799" w:rsidRDefault="002E673C" w:rsidP="002E673C">
            <w:pPr>
              <w:pStyle w:val="TXT"/>
              <w:jc w:val="center"/>
            </w:pPr>
          </w:p>
        </w:tc>
        <w:tc>
          <w:tcPr>
            <w:tcW w:w="850" w:type="dxa"/>
          </w:tcPr>
          <w:p w14:paraId="4CB91DA3" w14:textId="77777777" w:rsidR="002E673C" w:rsidRDefault="002E673C" w:rsidP="002E673C">
            <w:pPr>
              <w:pStyle w:val="TXT"/>
              <w:spacing w:after="0" w:line="240" w:lineRule="auto"/>
              <w:jc w:val="center"/>
              <w:rPr>
                <w:sz w:val="16"/>
                <w:szCs w:val="16"/>
              </w:rPr>
            </w:pPr>
            <w:r w:rsidRPr="002E673C">
              <w:rPr>
                <w:sz w:val="16"/>
                <w:szCs w:val="16"/>
              </w:rPr>
              <w:t>Anzahl</w:t>
            </w:r>
            <w:r>
              <w:rPr>
                <w:sz w:val="16"/>
                <w:szCs w:val="16"/>
              </w:rPr>
              <w:br/>
              <w:t>Hinweise</w:t>
            </w:r>
          </w:p>
          <w:p w14:paraId="74B2C8C8" w14:textId="77777777" w:rsidR="002E673C" w:rsidRPr="002B31E5" w:rsidRDefault="002E673C" w:rsidP="002E673C">
            <w:pPr>
              <w:pStyle w:val="TXT"/>
              <w:jc w:val="center"/>
            </w:pPr>
          </w:p>
        </w:tc>
      </w:tr>
      <w:tr w:rsidR="00D27022" w14:paraId="43C1D03E" w14:textId="77777777" w:rsidTr="00D27022">
        <w:trPr>
          <w:trHeight w:val="414"/>
        </w:trPr>
        <w:tc>
          <w:tcPr>
            <w:tcW w:w="7230" w:type="dxa"/>
            <w:gridSpan w:val="3"/>
          </w:tcPr>
          <w:p w14:paraId="31981E8C" w14:textId="77777777" w:rsidR="00D27022" w:rsidRPr="00FE0799" w:rsidRDefault="00D27022" w:rsidP="006F1923">
            <w:pPr>
              <w:pStyle w:val="TXT"/>
            </w:pPr>
            <w:r>
              <w:t xml:space="preserve">Korrekturen sind erforderlich </w:t>
            </w:r>
          </w:p>
        </w:tc>
        <w:tc>
          <w:tcPr>
            <w:tcW w:w="992" w:type="dxa"/>
          </w:tcPr>
          <w:p w14:paraId="33D8B814" w14:textId="77777777" w:rsidR="00D27022" w:rsidRPr="00FE0799" w:rsidRDefault="00D27022" w:rsidP="006F1923">
            <w:pPr>
              <w:pStyle w:val="TXT"/>
            </w:pPr>
            <w:r>
              <w:t xml:space="preserve">Nein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</w:p>
        </w:tc>
        <w:tc>
          <w:tcPr>
            <w:tcW w:w="850" w:type="dxa"/>
          </w:tcPr>
          <w:p w14:paraId="1C1A9B3A" w14:textId="77777777" w:rsidR="00D27022" w:rsidRPr="002B31E5" w:rsidRDefault="00D27022" w:rsidP="005374E6">
            <w:pPr>
              <w:pStyle w:val="TXT"/>
              <w:jc w:val="center"/>
            </w:pPr>
            <w:r>
              <w:t xml:space="preserve">Ja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</w:p>
        </w:tc>
      </w:tr>
    </w:tbl>
    <w:p w14:paraId="7D5EC1FF" w14:textId="77777777" w:rsidR="00764A65" w:rsidRDefault="00764A65" w:rsidP="00FF7D03">
      <w:pPr>
        <w:pStyle w:val="TXT"/>
      </w:pPr>
    </w:p>
    <w:p w14:paraId="37454DEC" w14:textId="77777777" w:rsidR="00764A65" w:rsidRDefault="00764A65" w:rsidP="00764A65">
      <w:pPr>
        <w:pStyle w:val="Kopfzeile"/>
        <w:tabs>
          <w:tab w:val="clear" w:pos="9072"/>
        </w:tabs>
      </w:pPr>
      <w:r>
        <w:br w:type="page"/>
      </w:r>
    </w:p>
    <w:p w14:paraId="78CB1AFE" w14:textId="77777777" w:rsidR="00E10130" w:rsidRPr="00764A65" w:rsidRDefault="00E10130" w:rsidP="00764A65">
      <w:pPr>
        <w:pStyle w:val="Kopfzeile"/>
        <w:tabs>
          <w:tab w:val="clear" w:pos="9072"/>
        </w:tabs>
        <w:rPr>
          <w:sz w:val="16"/>
          <w:szCs w:val="16"/>
        </w:rPr>
      </w:pPr>
    </w:p>
    <w:tbl>
      <w:tblPr>
        <w:tblW w:w="9072" w:type="dxa"/>
        <w:tblInd w:w="7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1"/>
        <w:gridCol w:w="710"/>
        <w:gridCol w:w="55"/>
        <w:gridCol w:w="15"/>
        <w:gridCol w:w="15"/>
        <w:gridCol w:w="2466"/>
      </w:tblGrid>
      <w:tr w:rsidR="00AC4415" w14:paraId="3DB016EE" w14:textId="77777777" w:rsidTr="00541EF6">
        <w:trPr>
          <w:trHeight w:val="418"/>
        </w:trPr>
        <w:tc>
          <w:tcPr>
            <w:tcW w:w="9072" w:type="dxa"/>
            <w:gridSpan w:val="6"/>
            <w:shd w:val="clear" w:color="auto" w:fill="E6E6E6"/>
          </w:tcPr>
          <w:p w14:paraId="22D76E52" w14:textId="77777777" w:rsidR="00AC4415" w:rsidRDefault="00764A65" w:rsidP="00541EF6">
            <w:pPr>
              <w:pStyle w:val="Kopfzeile"/>
            </w:pPr>
            <w:r>
              <w:rPr>
                <w:b w:val="0"/>
              </w:rPr>
              <w:br w:type="page"/>
            </w:r>
            <w:r>
              <w:br w:type="page"/>
            </w:r>
            <w:r w:rsidR="00AC4415">
              <w:t>2.</w:t>
            </w:r>
            <w:r w:rsidR="00253DF4">
              <w:t>2</w:t>
            </w:r>
            <w:r w:rsidR="00AC4415">
              <w:t>.</w:t>
            </w:r>
            <w:r w:rsidR="00253DF4">
              <w:t>2</w:t>
            </w:r>
            <w:r w:rsidR="00AC4415">
              <w:t xml:space="preserve"> </w:t>
            </w:r>
            <w:r w:rsidR="00541EF6">
              <w:t xml:space="preserve">/ 2.2.3 </w:t>
            </w:r>
            <w:r w:rsidR="00253DF4">
              <w:t>inhaltliche Vollständigkeit</w:t>
            </w:r>
            <w:r w:rsidR="00F45253">
              <w:t xml:space="preserve"> </w:t>
            </w:r>
            <w:r w:rsidR="00541EF6">
              <w:t xml:space="preserve">und Richtigkeit </w:t>
            </w:r>
            <w:r w:rsidR="00176537">
              <w:t xml:space="preserve">der </w:t>
            </w:r>
            <w:r w:rsidR="00F45253">
              <w:t>Sachdaten</w:t>
            </w:r>
          </w:p>
        </w:tc>
      </w:tr>
      <w:tr w:rsidR="00F45253" w14:paraId="0A3CA539" w14:textId="77777777" w:rsidTr="00541EF6">
        <w:trPr>
          <w:trHeight w:val="418"/>
        </w:trPr>
        <w:tc>
          <w:tcPr>
            <w:tcW w:w="9072" w:type="dxa"/>
            <w:gridSpan w:val="6"/>
            <w:shd w:val="clear" w:color="auto" w:fill="E6E6E6"/>
          </w:tcPr>
          <w:p w14:paraId="276C8BD1" w14:textId="77777777" w:rsidR="00F45253" w:rsidRDefault="00F45253" w:rsidP="00541EF6">
            <w:pPr>
              <w:pStyle w:val="Kopfzeile"/>
            </w:pPr>
            <w:r>
              <w:t>Stammdaten</w:t>
            </w:r>
          </w:p>
        </w:tc>
      </w:tr>
      <w:tr w:rsidR="00C02F2D" w14:paraId="14925369" w14:textId="77777777" w:rsidTr="00C02F2D">
        <w:trPr>
          <w:trHeight w:val="407"/>
        </w:trPr>
        <w:tc>
          <w:tcPr>
            <w:tcW w:w="5811" w:type="dxa"/>
          </w:tcPr>
          <w:p w14:paraId="539B3C72" w14:textId="77777777" w:rsidR="00C02F2D" w:rsidRPr="00FE0799" w:rsidRDefault="00C02F2D" w:rsidP="00541EF6">
            <w:pPr>
              <w:pStyle w:val="TXT"/>
            </w:pPr>
            <w:r>
              <w:t xml:space="preserve">Stammdaten der Haltungen sind vollständig </w:t>
            </w:r>
          </w:p>
        </w:tc>
        <w:tc>
          <w:tcPr>
            <w:tcW w:w="78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56AB8DC" w14:textId="77777777" w:rsidR="00C02F2D" w:rsidRPr="002B31E5" w:rsidRDefault="00C02F2D" w:rsidP="00253DF4">
            <w:pPr>
              <w:pStyle w:val="TXT"/>
            </w:pPr>
            <w:r>
              <w:t xml:space="preserve">Ja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</w:p>
        </w:tc>
        <w:tc>
          <w:tcPr>
            <w:tcW w:w="2481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A42826C" w14:textId="77777777" w:rsidR="00C02F2D" w:rsidRPr="002B31E5" w:rsidRDefault="00C02F2D" w:rsidP="00253DF4">
            <w:pPr>
              <w:pStyle w:val="TXT"/>
            </w:pPr>
            <w:r>
              <w:t xml:space="preserve">Nein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  <w:r>
              <w:t xml:space="preserve"> (s.</w:t>
            </w:r>
            <w:r w:rsidR="00C936D3">
              <w:t xml:space="preserve"> </w:t>
            </w:r>
            <w:r>
              <w:t>Prüfprotokoll)</w:t>
            </w:r>
          </w:p>
        </w:tc>
      </w:tr>
      <w:tr w:rsidR="00C02F2D" w14:paraId="1D911CA7" w14:textId="77777777" w:rsidTr="00C02F2D">
        <w:trPr>
          <w:trHeight w:val="407"/>
        </w:trPr>
        <w:tc>
          <w:tcPr>
            <w:tcW w:w="5811" w:type="dxa"/>
          </w:tcPr>
          <w:p w14:paraId="4C96A561" w14:textId="77777777" w:rsidR="00C02F2D" w:rsidRPr="00FE0799" w:rsidRDefault="00C02F2D" w:rsidP="00541EF6">
            <w:pPr>
              <w:pStyle w:val="TXT"/>
            </w:pPr>
            <w:r>
              <w:t xml:space="preserve">Stammdaten der Anschlussleitungen sind vollständig </w:t>
            </w:r>
          </w:p>
        </w:tc>
        <w:tc>
          <w:tcPr>
            <w:tcW w:w="78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A5369F5" w14:textId="77777777" w:rsidR="00C02F2D" w:rsidRPr="002B31E5" w:rsidRDefault="00C02F2D" w:rsidP="00541EF6">
            <w:pPr>
              <w:pStyle w:val="TXT"/>
            </w:pPr>
            <w:r>
              <w:t xml:space="preserve">Ja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</w:p>
        </w:tc>
        <w:tc>
          <w:tcPr>
            <w:tcW w:w="2481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D14AF2C" w14:textId="77777777" w:rsidR="00C02F2D" w:rsidRPr="002B31E5" w:rsidRDefault="00C02F2D" w:rsidP="00541EF6">
            <w:pPr>
              <w:pStyle w:val="TXT"/>
            </w:pPr>
            <w:r>
              <w:t xml:space="preserve">Nein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  <w:r>
              <w:t xml:space="preserve"> (s.</w:t>
            </w:r>
            <w:r w:rsidR="00C936D3">
              <w:t xml:space="preserve"> </w:t>
            </w:r>
            <w:r>
              <w:t>Prüfprotokoll)</w:t>
            </w:r>
          </w:p>
        </w:tc>
      </w:tr>
      <w:tr w:rsidR="00C02F2D" w14:paraId="27A1FB81" w14:textId="77777777" w:rsidTr="00C02F2D">
        <w:trPr>
          <w:trHeight w:val="407"/>
        </w:trPr>
        <w:tc>
          <w:tcPr>
            <w:tcW w:w="5811" w:type="dxa"/>
          </w:tcPr>
          <w:p w14:paraId="6304FB46" w14:textId="77777777" w:rsidR="00C02F2D" w:rsidRPr="00FE0799" w:rsidRDefault="00C02F2D" w:rsidP="00541EF6">
            <w:pPr>
              <w:pStyle w:val="TXT"/>
            </w:pPr>
            <w:r>
              <w:t xml:space="preserve">Stammdaten der Gerinne sind vollständig </w:t>
            </w:r>
          </w:p>
        </w:tc>
        <w:tc>
          <w:tcPr>
            <w:tcW w:w="78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512886A5" w14:textId="77777777" w:rsidR="00C02F2D" w:rsidRPr="002B31E5" w:rsidRDefault="00C02F2D" w:rsidP="00541EF6">
            <w:pPr>
              <w:pStyle w:val="TXT"/>
            </w:pPr>
            <w:r>
              <w:t xml:space="preserve">Ja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</w:p>
        </w:tc>
        <w:tc>
          <w:tcPr>
            <w:tcW w:w="2481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AC23618" w14:textId="77777777" w:rsidR="00C02F2D" w:rsidRPr="002B31E5" w:rsidRDefault="00C02F2D" w:rsidP="00541EF6">
            <w:pPr>
              <w:pStyle w:val="TXT"/>
            </w:pPr>
            <w:r>
              <w:t xml:space="preserve">Nein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  <w:r>
              <w:t xml:space="preserve"> (s.</w:t>
            </w:r>
            <w:r w:rsidR="00C936D3">
              <w:t xml:space="preserve"> </w:t>
            </w:r>
            <w:r>
              <w:t>Prüfprotokoll)</w:t>
            </w:r>
          </w:p>
        </w:tc>
      </w:tr>
      <w:tr w:rsidR="00C02F2D" w14:paraId="2B20F5C2" w14:textId="77777777" w:rsidTr="00C02F2D">
        <w:trPr>
          <w:trHeight w:val="407"/>
        </w:trPr>
        <w:tc>
          <w:tcPr>
            <w:tcW w:w="5811" w:type="dxa"/>
          </w:tcPr>
          <w:p w14:paraId="0C3A53F7" w14:textId="77777777" w:rsidR="00C02F2D" w:rsidRPr="00FE0799" w:rsidRDefault="00C02F2D" w:rsidP="00541EF6">
            <w:pPr>
              <w:pStyle w:val="TXT"/>
            </w:pPr>
            <w:r>
              <w:t xml:space="preserve">Stammdaten der Rinnen sind vollständig </w:t>
            </w:r>
          </w:p>
        </w:tc>
        <w:tc>
          <w:tcPr>
            <w:tcW w:w="78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34B3E4E0" w14:textId="77777777" w:rsidR="00C02F2D" w:rsidRPr="002B31E5" w:rsidRDefault="00C02F2D" w:rsidP="00541EF6">
            <w:pPr>
              <w:pStyle w:val="TXT"/>
            </w:pPr>
            <w:r>
              <w:t xml:space="preserve">Ja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</w:p>
        </w:tc>
        <w:tc>
          <w:tcPr>
            <w:tcW w:w="2481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4603D6A" w14:textId="77777777" w:rsidR="00C02F2D" w:rsidRPr="002B31E5" w:rsidRDefault="00C02F2D" w:rsidP="00541EF6">
            <w:pPr>
              <w:pStyle w:val="TXT"/>
            </w:pPr>
            <w:r>
              <w:t xml:space="preserve">Nein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  <w:r>
              <w:t xml:space="preserve"> (s.</w:t>
            </w:r>
            <w:r w:rsidR="00C936D3">
              <w:t xml:space="preserve"> </w:t>
            </w:r>
            <w:r>
              <w:t>Prüfprotokoll)</w:t>
            </w:r>
          </w:p>
        </w:tc>
      </w:tr>
      <w:tr w:rsidR="00C02F2D" w14:paraId="74473992" w14:textId="77777777" w:rsidTr="00C02F2D">
        <w:trPr>
          <w:trHeight w:val="407"/>
        </w:trPr>
        <w:tc>
          <w:tcPr>
            <w:tcW w:w="5811" w:type="dxa"/>
          </w:tcPr>
          <w:p w14:paraId="2A80DCD5" w14:textId="77777777" w:rsidR="00C02F2D" w:rsidRPr="00FE0799" w:rsidRDefault="00C02F2D" w:rsidP="00541EF6">
            <w:pPr>
              <w:pStyle w:val="TXT"/>
            </w:pPr>
            <w:r>
              <w:t xml:space="preserve">Stammdaten der Schächte sind vollständig </w:t>
            </w:r>
          </w:p>
        </w:tc>
        <w:tc>
          <w:tcPr>
            <w:tcW w:w="78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CA4AA8D" w14:textId="77777777" w:rsidR="00C02F2D" w:rsidRPr="002B31E5" w:rsidRDefault="00C02F2D" w:rsidP="00541EF6">
            <w:pPr>
              <w:pStyle w:val="TXT"/>
            </w:pPr>
            <w:r>
              <w:t xml:space="preserve">Ja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</w:p>
        </w:tc>
        <w:tc>
          <w:tcPr>
            <w:tcW w:w="2481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42FAE87" w14:textId="77777777" w:rsidR="00C02F2D" w:rsidRPr="002B31E5" w:rsidRDefault="00C02F2D" w:rsidP="00541EF6">
            <w:pPr>
              <w:pStyle w:val="TXT"/>
            </w:pPr>
            <w:r>
              <w:t xml:space="preserve">Nein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  <w:r>
              <w:t xml:space="preserve"> (s.</w:t>
            </w:r>
            <w:r w:rsidR="00C936D3">
              <w:t xml:space="preserve"> </w:t>
            </w:r>
            <w:r>
              <w:t>Prüfprotokoll)</w:t>
            </w:r>
          </w:p>
        </w:tc>
      </w:tr>
      <w:tr w:rsidR="00C02F2D" w14:paraId="2E1052BB" w14:textId="77777777" w:rsidTr="00C02F2D">
        <w:trPr>
          <w:trHeight w:val="407"/>
        </w:trPr>
        <w:tc>
          <w:tcPr>
            <w:tcW w:w="5811" w:type="dxa"/>
          </w:tcPr>
          <w:p w14:paraId="6B788FA5" w14:textId="77777777" w:rsidR="00C02F2D" w:rsidRPr="00FE0799" w:rsidRDefault="00C02F2D" w:rsidP="00541EF6">
            <w:pPr>
              <w:pStyle w:val="TXT"/>
            </w:pPr>
            <w:r>
              <w:t xml:space="preserve">Stammdaten der Bauwerke sind vollständig </w:t>
            </w:r>
          </w:p>
        </w:tc>
        <w:tc>
          <w:tcPr>
            <w:tcW w:w="78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B2BA5A8" w14:textId="77777777" w:rsidR="00C02F2D" w:rsidRPr="002B31E5" w:rsidRDefault="00C02F2D" w:rsidP="00541EF6">
            <w:pPr>
              <w:pStyle w:val="TXT"/>
            </w:pPr>
            <w:r>
              <w:t xml:space="preserve">Ja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</w:p>
        </w:tc>
        <w:tc>
          <w:tcPr>
            <w:tcW w:w="2481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47EC31F" w14:textId="77777777" w:rsidR="00C02F2D" w:rsidRPr="002B31E5" w:rsidRDefault="00C02F2D" w:rsidP="00541EF6">
            <w:pPr>
              <w:pStyle w:val="TXT"/>
            </w:pPr>
            <w:r>
              <w:t xml:space="preserve">Nein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  <w:r>
              <w:t xml:space="preserve"> (s.</w:t>
            </w:r>
            <w:r w:rsidR="00C936D3">
              <w:t xml:space="preserve"> </w:t>
            </w:r>
            <w:r>
              <w:t>Prüfprotokoll)</w:t>
            </w:r>
          </w:p>
        </w:tc>
      </w:tr>
      <w:tr w:rsidR="00C02F2D" w14:paraId="64493465" w14:textId="77777777" w:rsidTr="00C02F2D">
        <w:trPr>
          <w:trHeight w:val="407"/>
        </w:trPr>
        <w:tc>
          <w:tcPr>
            <w:tcW w:w="5811" w:type="dxa"/>
          </w:tcPr>
          <w:p w14:paraId="43429AF0" w14:textId="77777777" w:rsidR="00C02F2D" w:rsidRPr="00FE0799" w:rsidRDefault="00C02F2D" w:rsidP="00541EF6">
            <w:pPr>
              <w:pStyle w:val="TXT"/>
            </w:pPr>
            <w:r>
              <w:t xml:space="preserve">Stammdaten der Anschlusspunkte sind vollständig </w:t>
            </w:r>
          </w:p>
        </w:tc>
        <w:tc>
          <w:tcPr>
            <w:tcW w:w="78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D3EBC35" w14:textId="77777777" w:rsidR="00C02F2D" w:rsidRPr="002B31E5" w:rsidRDefault="00C02F2D" w:rsidP="00541EF6">
            <w:pPr>
              <w:pStyle w:val="TXT"/>
            </w:pPr>
            <w:r>
              <w:t xml:space="preserve">Ja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</w:p>
        </w:tc>
        <w:tc>
          <w:tcPr>
            <w:tcW w:w="2481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AC720FC" w14:textId="77777777" w:rsidR="00C02F2D" w:rsidRPr="002B31E5" w:rsidRDefault="00C02F2D" w:rsidP="00541EF6">
            <w:pPr>
              <w:pStyle w:val="TXT"/>
            </w:pPr>
            <w:r>
              <w:t xml:space="preserve">Nein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  <w:r>
              <w:t xml:space="preserve"> (s.</w:t>
            </w:r>
            <w:r w:rsidR="00C936D3">
              <w:t xml:space="preserve"> </w:t>
            </w:r>
            <w:r>
              <w:t>Prüfprotokoll)</w:t>
            </w:r>
          </w:p>
        </w:tc>
      </w:tr>
      <w:tr w:rsidR="00F45253" w14:paraId="308333BA" w14:textId="77777777" w:rsidTr="00541EF6">
        <w:trPr>
          <w:trHeight w:val="418"/>
        </w:trPr>
        <w:tc>
          <w:tcPr>
            <w:tcW w:w="9072" w:type="dxa"/>
            <w:gridSpan w:val="6"/>
            <w:shd w:val="clear" w:color="auto" w:fill="E6E6E6"/>
          </w:tcPr>
          <w:p w14:paraId="676BE027" w14:textId="77777777" w:rsidR="00F45253" w:rsidRDefault="00F45253" w:rsidP="00541EF6">
            <w:pPr>
              <w:pStyle w:val="Kopfzeile"/>
            </w:pPr>
            <w:r>
              <w:t>Stammdaten Sanierung</w:t>
            </w:r>
          </w:p>
        </w:tc>
      </w:tr>
      <w:tr w:rsidR="00C02F2D" w14:paraId="0F8F6462" w14:textId="77777777" w:rsidTr="00C02F2D">
        <w:trPr>
          <w:trHeight w:val="407"/>
        </w:trPr>
        <w:tc>
          <w:tcPr>
            <w:tcW w:w="5811" w:type="dxa"/>
          </w:tcPr>
          <w:p w14:paraId="34642E34" w14:textId="77777777" w:rsidR="00C02F2D" w:rsidRPr="00FE0799" w:rsidRDefault="00C02F2D" w:rsidP="00541EF6">
            <w:pPr>
              <w:pStyle w:val="TXT"/>
            </w:pPr>
            <w:r>
              <w:t xml:space="preserve">Auftragsdaten für Sanierungsmaßnahmen sind vollständig </w:t>
            </w:r>
          </w:p>
        </w:tc>
        <w:tc>
          <w:tcPr>
            <w:tcW w:w="78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24D4D3F" w14:textId="77777777" w:rsidR="00C02F2D" w:rsidRPr="002B31E5" w:rsidRDefault="00C02F2D" w:rsidP="00541EF6">
            <w:pPr>
              <w:pStyle w:val="TXT"/>
            </w:pPr>
            <w:r>
              <w:t xml:space="preserve">Ja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</w:p>
        </w:tc>
        <w:tc>
          <w:tcPr>
            <w:tcW w:w="2481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A9920E2" w14:textId="77777777" w:rsidR="00C02F2D" w:rsidRPr="002B31E5" w:rsidRDefault="00C02F2D" w:rsidP="00541EF6">
            <w:pPr>
              <w:pStyle w:val="TXT"/>
            </w:pPr>
            <w:r>
              <w:t xml:space="preserve">Nein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  <w:r>
              <w:t xml:space="preserve"> (s.</w:t>
            </w:r>
            <w:r w:rsidR="00C936D3">
              <w:t xml:space="preserve"> </w:t>
            </w:r>
            <w:r>
              <w:t>Prüfprotokoll)</w:t>
            </w:r>
          </w:p>
        </w:tc>
      </w:tr>
      <w:tr w:rsidR="00C02F2D" w14:paraId="502CE6F4" w14:textId="77777777" w:rsidTr="00C02F2D">
        <w:trPr>
          <w:trHeight w:val="407"/>
        </w:trPr>
        <w:tc>
          <w:tcPr>
            <w:tcW w:w="5811" w:type="dxa"/>
          </w:tcPr>
          <w:p w14:paraId="0B0ACBC3" w14:textId="77777777" w:rsidR="00C02F2D" w:rsidRPr="00FE0799" w:rsidRDefault="00C02F2D" w:rsidP="00541EF6">
            <w:pPr>
              <w:pStyle w:val="TXT"/>
            </w:pPr>
            <w:r>
              <w:t xml:space="preserve">Stammdaten für Sanierungsmaßnahmen von Haltungen und Anschlussleitungen sind vollständig </w:t>
            </w:r>
          </w:p>
        </w:tc>
        <w:tc>
          <w:tcPr>
            <w:tcW w:w="78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3837A83F" w14:textId="77777777" w:rsidR="00C02F2D" w:rsidRPr="002B31E5" w:rsidRDefault="00C02F2D" w:rsidP="00541EF6">
            <w:pPr>
              <w:pStyle w:val="TXT"/>
            </w:pPr>
            <w:r>
              <w:t xml:space="preserve">Ja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</w:p>
        </w:tc>
        <w:tc>
          <w:tcPr>
            <w:tcW w:w="2481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A3E3966" w14:textId="77777777" w:rsidR="00C02F2D" w:rsidRPr="002B31E5" w:rsidRDefault="00C02F2D" w:rsidP="00541EF6">
            <w:pPr>
              <w:pStyle w:val="TXT"/>
            </w:pPr>
            <w:r>
              <w:t xml:space="preserve">Nein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  <w:r>
              <w:t xml:space="preserve"> (s.</w:t>
            </w:r>
            <w:r w:rsidR="00C936D3">
              <w:t xml:space="preserve"> </w:t>
            </w:r>
            <w:r>
              <w:t>Prüfprotokoll)</w:t>
            </w:r>
          </w:p>
        </w:tc>
      </w:tr>
      <w:tr w:rsidR="00C02F2D" w14:paraId="3B36CCD3" w14:textId="77777777" w:rsidTr="00C02F2D">
        <w:trPr>
          <w:trHeight w:val="407"/>
        </w:trPr>
        <w:tc>
          <w:tcPr>
            <w:tcW w:w="5811" w:type="dxa"/>
          </w:tcPr>
          <w:p w14:paraId="65A503DE" w14:textId="77777777" w:rsidR="00C02F2D" w:rsidRPr="00FE0799" w:rsidRDefault="00C02F2D" w:rsidP="00541EF6">
            <w:pPr>
              <w:pStyle w:val="TXT"/>
            </w:pPr>
            <w:r>
              <w:t xml:space="preserve">Stammdaten für Sanierungsmaßnahmen von Schächten sind vollständig </w:t>
            </w:r>
          </w:p>
        </w:tc>
        <w:tc>
          <w:tcPr>
            <w:tcW w:w="78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69244B4" w14:textId="77777777" w:rsidR="00C02F2D" w:rsidRPr="002B31E5" w:rsidRDefault="00C02F2D" w:rsidP="00541EF6">
            <w:pPr>
              <w:pStyle w:val="TXT"/>
            </w:pPr>
            <w:r>
              <w:t xml:space="preserve">Ja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</w:p>
        </w:tc>
        <w:tc>
          <w:tcPr>
            <w:tcW w:w="2481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46253D4" w14:textId="77777777" w:rsidR="00C02F2D" w:rsidRPr="002B31E5" w:rsidRDefault="00C02F2D" w:rsidP="00541EF6">
            <w:pPr>
              <w:pStyle w:val="TXT"/>
            </w:pPr>
            <w:r>
              <w:t xml:space="preserve">Nein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  <w:r>
              <w:t xml:space="preserve"> (s.</w:t>
            </w:r>
            <w:r w:rsidR="00C936D3">
              <w:t xml:space="preserve"> </w:t>
            </w:r>
            <w:r>
              <w:t>Prüfprotokoll)</w:t>
            </w:r>
          </w:p>
        </w:tc>
      </w:tr>
      <w:tr w:rsidR="00F45253" w14:paraId="38E20CA8" w14:textId="77777777" w:rsidTr="00541EF6">
        <w:trPr>
          <w:trHeight w:val="418"/>
        </w:trPr>
        <w:tc>
          <w:tcPr>
            <w:tcW w:w="9072" w:type="dxa"/>
            <w:gridSpan w:val="6"/>
            <w:shd w:val="clear" w:color="auto" w:fill="E6E6E6"/>
          </w:tcPr>
          <w:p w14:paraId="405C8834" w14:textId="77777777" w:rsidR="00F45253" w:rsidRDefault="00F45253" w:rsidP="00541EF6">
            <w:pPr>
              <w:pStyle w:val="Kopfzeile"/>
            </w:pPr>
            <w:r>
              <w:t>Inspe</w:t>
            </w:r>
            <w:r w:rsidR="0025044E">
              <w:t>k</w:t>
            </w:r>
            <w:r>
              <w:t>tionsdaten</w:t>
            </w:r>
          </w:p>
        </w:tc>
      </w:tr>
      <w:tr w:rsidR="00C02F2D" w:rsidRPr="002B31E5" w14:paraId="7A3F18FE" w14:textId="77777777" w:rsidTr="00C02F2D">
        <w:trPr>
          <w:trHeight w:val="407"/>
        </w:trPr>
        <w:tc>
          <w:tcPr>
            <w:tcW w:w="5811" w:type="dxa"/>
          </w:tcPr>
          <w:p w14:paraId="530C53BC" w14:textId="77777777" w:rsidR="00C02F2D" w:rsidRPr="00FE0799" w:rsidRDefault="00C02F2D" w:rsidP="00541EF6">
            <w:pPr>
              <w:pStyle w:val="TXT"/>
            </w:pPr>
            <w:r>
              <w:t xml:space="preserve">Auftragsdaten für Inspektion sind vollständig </w:t>
            </w:r>
          </w:p>
        </w:tc>
        <w:tc>
          <w:tcPr>
            <w:tcW w:w="765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AF530CF" w14:textId="77777777" w:rsidR="00C02F2D" w:rsidRPr="002B31E5" w:rsidRDefault="00C02F2D" w:rsidP="00541EF6">
            <w:pPr>
              <w:pStyle w:val="TXT"/>
            </w:pPr>
            <w:r>
              <w:t xml:space="preserve">Ja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</w:p>
        </w:tc>
        <w:tc>
          <w:tcPr>
            <w:tcW w:w="249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4B5E430D" w14:textId="77777777" w:rsidR="00C02F2D" w:rsidRPr="002B31E5" w:rsidRDefault="00C02F2D" w:rsidP="00541EF6">
            <w:pPr>
              <w:pStyle w:val="TXT"/>
            </w:pPr>
            <w:r>
              <w:t xml:space="preserve">Nein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  <w:r>
              <w:t xml:space="preserve"> (s.</w:t>
            </w:r>
            <w:r w:rsidR="00C936D3">
              <w:t xml:space="preserve"> </w:t>
            </w:r>
            <w:r>
              <w:t>Prüfprotokoll)</w:t>
            </w:r>
          </w:p>
        </w:tc>
      </w:tr>
      <w:tr w:rsidR="00C02F2D" w:rsidRPr="002B31E5" w14:paraId="56DF121F" w14:textId="77777777" w:rsidTr="00C02F2D">
        <w:trPr>
          <w:trHeight w:val="407"/>
        </w:trPr>
        <w:tc>
          <w:tcPr>
            <w:tcW w:w="5811" w:type="dxa"/>
          </w:tcPr>
          <w:p w14:paraId="61AECF38" w14:textId="77777777" w:rsidR="00C02F2D" w:rsidRPr="00FE0799" w:rsidRDefault="00C02F2D" w:rsidP="00541EF6">
            <w:pPr>
              <w:pStyle w:val="TXT"/>
            </w:pPr>
            <w:r>
              <w:t xml:space="preserve">Grundlageninformationen für Haltungen und Anschlussleitungen gem. DIN EN sind vollständig </w:t>
            </w:r>
          </w:p>
        </w:tc>
        <w:tc>
          <w:tcPr>
            <w:tcW w:w="765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A50766E" w14:textId="77777777" w:rsidR="00C02F2D" w:rsidRPr="002B31E5" w:rsidRDefault="00C02F2D" w:rsidP="00541EF6">
            <w:pPr>
              <w:pStyle w:val="TXT"/>
            </w:pPr>
            <w:r>
              <w:t xml:space="preserve">Ja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</w:p>
        </w:tc>
        <w:tc>
          <w:tcPr>
            <w:tcW w:w="249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4BDC20B1" w14:textId="77777777" w:rsidR="00C02F2D" w:rsidRPr="002B31E5" w:rsidRDefault="00C02F2D" w:rsidP="00541EF6">
            <w:pPr>
              <w:pStyle w:val="TXT"/>
            </w:pPr>
            <w:r>
              <w:t xml:space="preserve">Nein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  <w:r>
              <w:t xml:space="preserve"> (s.</w:t>
            </w:r>
            <w:r w:rsidR="00C936D3">
              <w:t xml:space="preserve"> </w:t>
            </w:r>
            <w:r>
              <w:t>Prüfprotokoll)</w:t>
            </w:r>
          </w:p>
        </w:tc>
      </w:tr>
      <w:tr w:rsidR="00C02F2D" w:rsidRPr="002B31E5" w14:paraId="72BBD0A5" w14:textId="77777777" w:rsidTr="00C02F2D">
        <w:trPr>
          <w:trHeight w:val="407"/>
        </w:trPr>
        <w:tc>
          <w:tcPr>
            <w:tcW w:w="5811" w:type="dxa"/>
          </w:tcPr>
          <w:p w14:paraId="46C717B6" w14:textId="77777777" w:rsidR="00C02F2D" w:rsidRPr="00FE0799" w:rsidRDefault="00C02F2D" w:rsidP="00541EF6">
            <w:pPr>
              <w:pStyle w:val="TXT"/>
            </w:pPr>
            <w:r>
              <w:t xml:space="preserve">Grundlageninformationen für Schächte gem. DIN EN sind vollständig </w:t>
            </w:r>
          </w:p>
        </w:tc>
        <w:tc>
          <w:tcPr>
            <w:tcW w:w="765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EE582E6" w14:textId="77777777" w:rsidR="00C02F2D" w:rsidRPr="002B31E5" w:rsidRDefault="00C02F2D" w:rsidP="00541EF6">
            <w:pPr>
              <w:pStyle w:val="TXT"/>
            </w:pPr>
            <w:r>
              <w:t xml:space="preserve">Ja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</w:p>
        </w:tc>
        <w:tc>
          <w:tcPr>
            <w:tcW w:w="249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25DB8CF8" w14:textId="77777777" w:rsidR="00C02F2D" w:rsidRPr="002B31E5" w:rsidRDefault="00C02F2D" w:rsidP="00541EF6">
            <w:pPr>
              <w:pStyle w:val="TXT"/>
            </w:pPr>
            <w:r>
              <w:t xml:space="preserve">Nein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  <w:r>
              <w:t xml:space="preserve"> (s.</w:t>
            </w:r>
            <w:r w:rsidR="00C936D3">
              <w:t xml:space="preserve"> </w:t>
            </w:r>
            <w:r>
              <w:t>Prüfprotokoll)</w:t>
            </w:r>
          </w:p>
        </w:tc>
      </w:tr>
      <w:tr w:rsidR="00C02F2D" w:rsidRPr="002B31E5" w14:paraId="54907E79" w14:textId="77777777" w:rsidTr="00C02F2D">
        <w:trPr>
          <w:trHeight w:val="407"/>
        </w:trPr>
        <w:tc>
          <w:tcPr>
            <w:tcW w:w="5811" w:type="dxa"/>
          </w:tcPr>
          <w:p w14:paraId="2A403FE1" w14:textId="77777777" w:rsidR="00C02F2D" w:rsidRPr="00FE0799" w:rsidRDefault="00567E50" w:rsidP="00541EF6">
            <w:pPr>
              <w:pStyle w:val="TXT"/>
            </w:pPr>
            <w:r>
              <w:t>G</w:t>
            </w:r>
            <w:r w:rsidR="00C02F2D">
              <w:t>rundlageninformationen für Bauwerke sind vollständig</w:t>
            </w:r>
          </w:p>
        </w:tc>
        <w:tc>
          <w:tcPr>
            <w:tcW w:w="765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DDF70FA" w14:textId="77777777" w:rsidR="00C02F2D" w:rsidRPr="002B31E5" w:rsidRDefault="00C02F2D" w:rsidP="00541EF6">
            <w:pPr>
              <w:pStyle w:val="TXT"/>
            </w:pPr>
            <w:r>
              <w:t xml:space="preserve">Ja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</w:p>
        </w:tc>
        <w:tc>
          <w:tcPr>
            <w:tcW w:w="249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7FFE29A4" w14:textId="77777777" w:rsidR="00C02F2D" w:rsidRPr="002B31E5" w:rsidRDefault="00C02F2D" w:rsidP="00541EF6">
            <w:pPr>
              <w:pStyle w:val="TXT"/>
            </w:pPr>
            <w:r>
              <w:t xml:space="preserve">Nein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  <w:r>
              <w:t xml:space="preserve"> (s.</w:t>
            </w:r>
            <w:r w:rsidR="00C936D3">
              <w:t xml:space="preserve"> </w:t>
            </w:r>
            <w:r>
              <w:t>Prüfprotokoll)</w:t>
            </w:r>
          </w:p>
        </w:tc>
      </w:tr>
      <w:tr w:rsidR="00541EF6" w14:paraId="26915978" w14:textId="77777777" w:rsidTr="00541EF6">
        <w:trPr>
          <w:trHeight w:val="418"/>
        </w:trPr>
        <w:tc>
          <w:tcPr>
            <w:tcW w:w="9072" w:type="dxa"/>
            <w:gridSpan w:val="6"/>
            <w:shd w:val="clear" w:color="auto" w:fill="E6E6E6"/>
          </w:tcPr>
          <w:p w14:paraId="4650D893" w14:textId="77777777" w:rsidR="00541EF6" w:rsidRDefault="00541EF6" w:rsidP="00541EF6">
            <w:pPr>
              <w:pStyle w:val="Kopfzeile"/>
            </w:pPr>
            <w:r>
              <w:t>2.2.4 inhaltliche Vollständigkeit und Richtigkeit Geometriedaten</w:t>
            </w:r>
          </w:p>
        </w:tc>
      </w:tr>
      <w:tr w:rsidR="00541EF6" w14:paraId="02EBA23B" w14:textId="77777777" w:rsidTr="00541EF6">
        <w:trPr>
          <w:trHeight w:val="418"/>
        </w:trPr>
        <w:tc>
          <w:tcPr>
            <w:tcW w:w="9072" w:type="dxa"/>
            <w:gridSpan w:val="6"/>
            <w:shd w:val="clear" w:color="auto" w:fill="E6E6E6"/>
          </w:tcPr>
          <w:p w14:paraId="312210CF" w14:textId="77777777" w:rsidR="00541EF6" w:rsidRDefault="00541EF6" w:rsidP="00541EF6">
            <w:pPr>
              <w:pStyle w:val="Kopfzeile"/>
            </w:pPr>
            <w:r>
              <w:t>Haltungen</w:t>
            </w:r>
          </w:p>
        </w:tc>
      </w:tr>
      <w:tr w:rsidR="00C02F2D" w14:paraId="426DD810" w14:textId="77777777" w:rsidTr="00C02F2D">
        <w:trPr>
          <w:trHeight w:val="407"/>
        </w:trPr>
        <w:tc>
          <w:tcPr>
            <w:tcW w:w="5811" w:type="dxa"/>
          </w:tcPr>
          <w:p w14:paraId="24BB5A6C" w14:textId="77777777" w:rsidR="00C02F2D" w:rsidRPr="00FE0799" w:rsidRDefault="00C02F2D" w:rsidP="00541EF6">
            <w:pPr>
              <w:pStyle w:val="TXT"/>
            </w:pPr>
            <w:r>
              <w:t xml:space="preserve">Geometriedaten sind vollständig </w:t>
            </w:r>
          </w:p>
        </w:tc>
        <w:tc>
          <w:tcPr>
            <w:tcW w:w="765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288A26D" w14:textId="77777777" w:rsidR="00C02F2D" w:rsidRPr="002B31E5" w:rsidRDefault="00C02F2D" w:rsidP="00CA14D2">
            <w:pPr>
              <w:pStyle w:val="TXT"/>
            </w:pPr>
            <w:r>
              <w:t xml:space="preserve">Ja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</w:p>
        </w:tc>
        <w:tc>
          <w:tcPr>
            <w:tcW w:w="249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0ECBFB21" w14:textId="77777777" w:rsidR="00C02F2D" w:rsidRPr="002B31E5" w:rsidRDefault="00C02F2D" w:rsidP="00CA14D2">
            <w:pPr>
              <w:pStyle w:val="TXT"/>
            </w:pPr>
            <w:r>
              <w:t xml:space="preserve">Nein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  <w:r>
              <w:t xml:space="preserve"> (s.</w:t>
            </w:r>
            <w:r w:rsidR="00C936D3">
              <w:t xml:space="preserve"> </w:t>
            </w:r>
            <w:r>
              <w:t>Prüfprotokoll)</w:t>
            </w:r>
          </w:p>
        </w:tc>
      </w:tr>
      <w:tr w:rsidR="00C02F2D" w14:paraId="3D030690" w14:textId="77777777" w:rsidTr="00C02F2D">
        <w:trPr>
          <w:trHeight w:val="407"/>
        </w:trPr>
        <w:tc>
          <w:tcPr>
            <w:tcW w:w="5811" w:type="dxa"/>
          </w:tcPr>
          <w:p w14:paraId="0B06A4B3" w14:textId="763DD10B" w:rsidR="00C02F2D" w:rsidRPr="00FE0799" w:rsidRDefault="00C02F2D" w:rsidP="00541EF6">
            <w:pPr>
              <w:pStyle w:val="TXT"/>
            </w:pPr>
            <w:r>
              <w:t xml:space="preserve">Geometriedaten entsprechen den Anforderungen der </w:t>
            </w:r>
            <w:r w:rsidR="009563A2">
              <w:t>BFR</w:t>
            </w:r>
            <w:r>
              <w:t xml:space="preserve"> Abwasser (Anhang 1.2) </w:t>
            </w:r>
          </w:p>
        </w:tc>
        <w:tc>
          <w:tcPr>
            <w:tcW w:w="765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8E91410" w14:textId="77777777" w:rsidR="00C02F2D" w:rsidRPr="002B31E5" w:rsidRDefault="00C02F2D" w:rsidP="00CA14D2">
            <w:pPr>
              <w:pStyle w:val="TXT"/>
            </w:pPr>
            <w:r>
              <w:t xml:space="preserve">Ja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</w:p>
        </w:tc>
        <w:tc>
          <w:tcPr>
            <w:tcW w:w="249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40B363A8" w14:textId="77777777" w:rsidR="00C02F2D" w:rsidRPr="002B31E5" w:rsidRDefault="00C02F2D" w:rsidP="00CA14D2">
            <w:pPr>
              <w:pStyle w:val="TXT"/>
            </w:pPr>
            <w:r>
              <w:t xml:space="preserve">Nein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  <w:r>
              <w:t xml:space="preserve"> (s.</w:t>
            </w:r>
            <w:r w:rsidR="00C936D3">
              <w:t xml:space="preserve"> </w:t>
            </w:r>
            <w:r>
              <w:t>Prüfprotokoll)</w:t>
            </w:r>
          </w:p>
        </w:tc>
      </w:tr>
      <w:tr w:rsidR="00DB5421" w14:paraId="2EE47F48" w14:textId="77777777" w:rsidTr="00F8048B">
        <w:trPr>
          <w:trHeight w:val="418"/>
        </w:trPr>
        <w:tc>
          <w:tcPr>
            <w:tcW w:w="9072" w:type="dxa"/>
            <w:gridSpan w:val="6"/>
            <w:shd w:val="clear" w:color="auto" w:fill="E6E6E6"/>
          </w:tcPr>
          <w:p w14:paraId="381F96AF" w14:textId="77777777" w:rsidR="00DB5421" w:rsidRDefault="00DB5421" w:rsidP="00F8048B">
            <w:pPr>
              <w:pStyle w:val="Kopfzeile"/>
            </w:pPr>
            <w:r>
              <w:t>Anschlussleitungen</w:t>
            </w:r>
          </w:p>
        </w:tc>
      </w:tr>
      <w:tr w:rsidR="00C02F2D" w14:paraId="6DA514F0" w14:textId="77777777" w:rsidTr="00C02F2D">
        <w:trPr>
          <w:trHeight w:val="407"/>
        </w:trPr>
        <w:tc>
          <w:tcPr>
            <w:tcW w:w="5811" w:type="dxa"/>
          </w:tcPr>
          <w:p w14:paraId="0EF3C07B" w14:textId="77777777" w:rsidR="00C02F2D" w:rsidRPr="00FE0799" w:rsidRDefault="00C02F2D" w:rsidP="00F8048B">
            <w:pPr>
              <w:pStyle w:val="TXT"/>
            </w:pPr>
            <w:r>
              <w:t xml:space="preserve">Geometriedaten sind vollständig </w:t>
            </w:r>
          </w:p>
        </w:tc>
        <w:tc>
          <w:tcPr>
            <w:tcW w:w="7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82BE190" w14:textId="77777777" w:rsidR="00C02F2D" w:rsidRPr="002B31E5" w:rsidRDefault="00C02F2D" w:rsidP="00F8048B">
            <w:pPr>
              <w:pStyle w:val="TXT"/>
            </w:pPr>
            <w:r>
              <w:t xml:space="preserve">Ja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</w:p>
        </w:tc>
        <w:tc>
          <w:tcPr>
            <w:tcW w:w="2466" w:type="dxa"/>
            <w:tcBorders>
              <w:left w:val="single" w:sz="4" w:space="0" w:color="auto"/>
            </w:tcBorders>
            <w:shd w:val="clear" w:color="auto" w:fill="auto"/>
          </w:tcPr>
          <w:p w14:paraId="0679119B" w14:textId="77777777" w:rsidR="00C02F2D" w:rsidRPr="002B31E5" w:rsidRDefault="00C02F2D" w:rsidP="00F8048B">
            <w:pPr>
              <w:pStyle w:val="TXT"/>
            </w:pPr>
            <w:r>
              <w:t xml:space="preserve">Nein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  <w:r>
              <w:t xml:space="preserve"> (s.</w:t>
            </w:r>
            <w:r w:rsidR="00C936D3">
              <w:t xml:space="preserve"> </w:t>
            </w:r>
            <w:r>
              <w:t>Prüfprotokoll)</w:t>
            </w:r>
          </w:p>
        </w:tc>
      </w:tr>
      <w:tr w:rsidR="00C02F2D" w14:paraId="22874CE3" w14:textId="77777777" w:rsidTr="00C02F2D">
        <w:trPr>
          <w:trHeight w:val="407"/>
        </w:trPr>
        <w:tc>
          <w:tcPr>
            <w:tcW w:w="5811" w:type="dxa"/>
          </w:tcPr>
          <w:p w14:paraId="71212CC7" w14:textId="60B0CF15" w:rsidR="00237E94" w:rsidRPr="00FE0799" w:rsidRDefault="00C02F2D" w:rsidP="00F8048B">
            <w:pPr>
              <w:pStyle w:val="TXT"/>
            </w:pPr>
            <w:r>
              <w:t xml:space="preserve">Geometriedaten entsprechen den Anforderungen der </w:t>
            </w:r>
            <w:r w:rsidR="009563A2">
              <w:t>BFR</w:t>
            </w:r>
            <w:r>
              <w:t xml:space="preserve"> Abwasser (Anhang 1.2)</w:t>
            </w:r>
          </w:p>
        </w:tc>
        <w:tc>
          <w:tcPr>
            <w:tcW w:w="7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20BFB639" w14:textId="77777777" w:rsidR="00C02F2D" w:rsidRPr="002B31E5" w:rsidRDefault="00C02F2D" w:rsidP="00F8048B">
            <w:pPr>
              <w:pStyle w:val="TXT"/>
            </w:pPr>
            <w:r>
              <w:t xml:space="preserve">Ja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</w:p>
        </w:tc>
        <w:tc>
          <w:tcPr>
            <w:tcW w:w="2466" w:type="dxa"/>
            <w:tcBorders>
              <w:left w:val="single" w:sz="4" w:space="0" w:color="auto"/>
            </w:tcBorders>
            <w:shd w:val="clear" w:color="auto" w:fill="auto"/>
          </w:tcPr>
          <w:p w14:paraId="75BE59C8" w14:textId="77777777" w:rsidR="00C02F2D" w:rsidRPr="002B31E5" w:rsidRDefault="00C02F2D" w:rsidP="00F8048B">
            <w:pPr>
              <w:pStyle w:val="TXT"/>
            </w:pPr>
            <w:r>
              <w:t xml:space="preserve">Nein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  <w:r>
              <w:t xml:space="preserve"> (s.</w:t>
            </w:r>
            <w:r w:rsidR="00C936D3">
              <w:t xml:space="preserve"> </w:t>
            </w:r>
            <w:r>
              <w:t>Prüfprotokoll)</w:t>
            </w:r>
          </w:p>
        </w:tc>
      </w:tr>
      <w:tr w:rsidR="00DB5421" w14:paraId="202279C6" w14:textId="77777777" w:rsidTr="00F8048B">
        <w:trPr>
          <w:trHeight w:val="418"/>
        </w:trPr>
        <w:tc>
          <w:tcPr>
            <w:tcW w:w="9072" w:type="dxa"/>
            <w:gridSpan w:val="6"/>
            <w:shd w:val="clear" w:color="auto" w:fill="E6E6E6"/>
          </w:tcPr>
          <w:p w14:paraId="3B9D646D" w14:textId="77777777" w:rsidR="00DB5421" w:rsidRDefault="00DB5421" w:rsidP="00F8048B">
            <w:pPr>
              <w:pStyle w:val="Kopfzeile"/>
            </w:pPr>
            <w:r>
              <w:lastRenderedPageBreak/>
              <w:t>Schächte</w:t>
            </w:r>
          </w:p>
        </w:tc>
      </w:tr>
      <w:tr w:rsidR="00C02F2D" w14:paraId="0E57268A" w14:textId="77777777" w:rsidTr="00CA14D2">
        <w:trPr>
          <w:trHeight w:val="407"/>
        </w:trPr>
        <w:tc>
          <w:tcPr>
            <w:tcW w:w="5811" w:type="dxa"/>
          </w:tcPr>
          <w:p w14:paraId="65A6620A" w14:textId="77777777" w:rsidR="00C02F2D" w:rsidRPr="00FE0799" w:rsidRDefault="00C02F2D" w:rsidP="00F8048B">
            <w:pPr>
              <w:pStyle w:val="TXT"/>
            </w:pPr>
            <w:r>
              <w:t xml:space="preserve">Geometriedaten sind vollständig </w:t>
            </w:r>
          </w:p>
        </w:tc>
        <w:tc>
          <w:tcPr>
            <w:tcW w:w="710" w:type="dxa"/>
            <w:tcBorders>
              <w:right w:val="single" w:sz="4" w:space="0" w:color="auto"/>
            </w:tcBorders>
            <w:shd w:val="clear" w:color="auto" w:fill="auto"/>
          </w:tcPr>
          <w:p w14:paraId="3B0C13EB" w14:textId="77777777" w:rsidR="00C02F2D" w:rsidRPr="002B31E5" w:rsidRDefault="00C02F2D" w:rsidP="00CA14D2">
            <w:pPr>
              <w:pStyle w:val="TXT"/>
            </w:pPr>
            <w:r>
              <w:t xml:space="preserve">Ja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</w:p>
        </w:tc>
        <w:tc>
          <w:tcPr>
            <w:tcW w:w="2551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5964E2A1" w14:textId="77777777" w:rsidR="00C02F2D" w:rsidRPr="002B31E5" w:rsidRDefault="00C02F2D" w:rsidP="00CA14D2">
            <w:pPr>
              <w:pStyle w:val="TXT"/>
            </w:pPr>
            <w:r>
              <w:t xml:space="preserve">Nein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  <w:r>
              <w:t xml:space="preserve"> (s.</w:t>
            </w:r>
            <w:r w:rsidR="00C936D3">
              <w:t xml:space="preserve"> </w:t>
            </w:r>
            <w:r>
              <w:t>Prüfprotokoll)</w:t>
            </w:r>
          </w:p>
        </w:tc>
      </w:tr>
      <w:tr w:rsidR="00C02F2D" w14:paraId="3DC621F1" w14:textId="77777777" w:rsidTr="00CA14D2">
        <w:trPr>
          <w:trHeight w:val="407"/>
        </w:trPr>
        <w:tc>
          <w:tcPr>
            <w:tcW w:w="5811" w:type="dxa"/>
          </w:tcPr>
          <w:p w14:paraId="406E2CC3" w14:textId="0DD3F880" w:rsidR="00C02F2D" w:rsidRPr="00FE0799" w:rsidRDefault="00C02F2D" w:rsidP="00F8048B">
            <w:pPr>
              <w:pStyle w:val="TXT"/>
            </w:pPr>
            <w:r>
              <w:t xml:space="preserve">Geometriedaten entsprechen den Anforderungen der </w:t>
            </w:r>
            <w:r w:rsidR="009563A2">
              <w:t>BFR</w:t>
            </w:r>
            <w:r>
              <w:t xml:space="preserve"> Abwasser (Anhang 1.2) </w:t>
            </w:r>
          </w:p>
        </w:tc>
        <w:tc>
          <w:tcPr>
            <w:tcW w:w="710" w:type="dxa"/>
            <w:tcBorders>
              <w:right w:val="single" w:sz="4" w:space="0" w:color="auto"/>
            </w:tcBorders>
            <w:shd w:val="clear" w:color="auto" w:fill="auto"/>
          </w:tcPr>
          <w:p w14:paraId="5DB80A42" w14:textId="77777777" w:rsidR="00C02F2D" w:rsidRPr="002B31E5" w:rsidRDefault="00C02F2D" w:rsidP="00CA14D2">
            <w:pPr>
              <w:pStyle w:val="TXT"/>
            </w:pPr>
            <w:r>
              <w:t xml:space="preserve">Ja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</w:p>
        </w:tc>
        <w:tc>
          <w:tcPr>
            <w:tcW w:w="2551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786E6283" w14:textId="77777777" w:rsidR="00C02F2D" w:rsidRPr="002B31E5" w:rsidRDefault="00C02F2D" w:rsidP="00CA14D2">
            <w:pPr>
              <w:pStyle w:val="TXT"/>
            </w:pPr>
            <w:r>
              <w:t xml:space="preserve">Nein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  <w:r>
              <w:t xml:space="preserve"> (s.</w:t>
            </w:r>
            <w:r w:rsidR="00C936D3">
              <w:t xml:space="preserve"> </w:t>
            </w:r>
            <w:r>
              <w:t>Prüfprotokoll)</w:t>
            </w:r>
          </w:p>
        </w:tc>
      </w:tr>
      <w:tr w:rsidR="00DB5421" w14:paraId="273469BA" w14:textId="77777777" w:rsidTr="00F8048B">
        <w:trPr>
          <w:trHeight w:val="418"/>
        </w:trPr>
        <w:tc>
          <w:tcPr>
            <w:tcW w:w="9072" w:type="dxa"/>
            <w:gridSpan w:val="6"/>
            <w:shd w:val="clear" w:color="auto" w:fill="E6E6E6"/>
          </w:tcPr>
          <w:p w14:paraId="7510F92F" w14:textId="77777777" w:rsidR="00DB5421" w:rsidRDefault="00DB5421" w:rsidP="00F8048B">
            <w:pPr>
              <w:pStyle w:val="Kopfzeile"/>
            </w:pPr>
            <w:r>
              <w:t>Bauwerke</w:t>
            </w:r>
          </w:p>
        </w:tc>
      </w:tr>
      <w:tr w:rsidR="00C02F2D" w14:paraId="51A90000" w14:textId="77777777" w:rsidTr="00CA14D2">
        <w:trPr>
          <w:trHeight w:val="407"/>
        </w:trPr>
        <w:tc>
          <w:tcPr>
            <w:tcW w:w="5811" w:type="dxa"/>
          </w:tcPr>
          <w:p w14:paraId="20C8BC8B" w14:textId="77777777" w:rsidR="00C02F2D" w:rsidRPr="00FE0799" w:rsidRDefault="00C02F2D" w:rsidP="00F8048B">
            <w:pPr>
              <w:pStyle w:val="TXT"/>
            </w:pPr>
            <w:r>
              <w:t xml:space="preserve">Geometriedaten sind vollständig </w:t>
            </w:r>
          </w:p>
        </w:tc>
        <w:tc>
          <w:tcPr>
            <w:tcW w:w="710" w:type="dxa"/>
            <w:tcBorders>
              <w:right w:val="single" w:sz="4" w:space="0" w:color="auto"/>
            </w:tcBorders>
            <w:shd w:val="clear" w:color="auto" w:fill="auto"/>
          </w:tcPr>
          <w:p w14:paraId="4FF5EE45" w14:textId="77777777" w:rsidR="00C02F2D" w:rsidRPr="002B31E5" w:rsidRDefault="00C02F2D" w:rsidP="00CA14D2">
            <w:pPr>
              <w:pStyle w:val="TXT"/>
            </w:pPr>
            <w:r>
              <w:t xml:space="preserve">Ja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</w:p>
        </w:tc>
        <w:tc>
          <w:tcPr>
            <w:tcW w:w="2551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28C2BBBD" w14:textId="77777777" w:rsidR="00C02F2D" w:rsidRPr="002B31E5" w:rsidRDefault="00C02F2D" w:rsidP="00CA14D2">
            <w:pPr>
              <w:pStyle w:val="TXT"/>
            </w:pPr>
            <w:r>
              <w:t xml:space="preserve">Nein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  <w:r>
              <w:t xml:space="preserve"> (s.</w:t>
            </w:r>
            <w:r w:rsidR="00C936D3">
              <w:t xml:space="preserve"> </w:t>
            </w:r>
            <w:r>
              <w:t>Prüfprotokoll)</w:t>
            </w:r>
          </w:p>
        </w:tc>
      </w:tr>
      <w:tr w:rsidR="00C02F2D" w14:paraId="04DF81C8" w14:textId="77777777" w:rsidTr="00CA14D2">
        <w:trPr>
          <w:trHeight w:val="407"/>
        </w:trPr>
        <w:tc>
          <w:tcPr>
            <w:tcW w:w="5811" w:type="dxa"/>
          </w:tcPr>
          <w:p w14:paraId="5B71DEA2" w14:textId="27FB92C2" w:rsidR="00C02F2D" w:rsidRPr="00FE0799" w:rsidRDefault="00C02F2D" w:rsidP="00F8048B">
            <w:pPr>
              <w:pStyle w:val="TXT"/>
            </w:pPr>
            <w:r>
              <w:t xml:space="preserve">Geometriedaten entsprechen den Anforderungen der </w:t>
            </w:r>
            <w:r w:rsidR="009563A2">
              <w:t>BFR</w:t>
            </w:r>
            <w:r>
              <w:t xml:space="preserve"> Abwasser (Anhang 1.2) </w:t>
            </w:r>
          </w:p>
        </w:tc>
        <w:tc>
          <w:tcPr>
            <w:tcW w:w="710" w:type="dxa"/>
            <w:tcBorders>
              <w:right w:val="single" w:sz="4" w:space="0" w:color="auto"/>
            </w:tcBorders>
            <w:shd w:val="clear" w:color="auto" w:fill="auto"/>
          </w:tcPr>
          <w:p w14:paraId="3A76D680" w14:textId="77777777" w:rsidR="00C02F2D" w:rsidRPr="002B31E5" w:rsidRDefault="00C02F2D" w:rsidP="00CA14D2">
            <w:pPr>
              <w:pStyle w:val="TXT"/>
            </w:pPr>
            <w:r>
              <w:t xml:space="preserve">Ja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</w:p>
        </w:tc>
        <w:tc>
          <w:tcPr>
            <w:tcW w:w="2551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7C0FCAAE" w14:textId="77777777" w:rsidR="00C02F2D" w:rsidRPr="002B31E5" w:rsidRDefault="00C02F2D" w:rsidP="00CA14D2">
            <w:pPr>
              <w:pStyle w:val="TXT"/>
            </w:pPr>
            <w:r>
              <w:t xml:space="preserve">Nein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  <w:r>
              <w:t xml:space="preserve"> (s.</w:t>
            </w:r>
            <w:r w:rsidR="00C936D3">
              <w:t xml:space="preserve"> </w:t>
            </w:r>
            <w:r>
              <w:t>Prüfprotokoll)</w:t>
            </w:r>
          </w:p>
        </w:tc>
      </w:tr>
      <w:tr w:rsidR="00DB5421" w14:paraId="626F3F0F" w14:textId="77777777" w:rsidTr="00F8048B">
        <w:trPr>
          <w:trHeight w:val="418"/>
        </w:trPr>
        <w:tc>
          <w:tcPr>
            <w:tcW w:w="9072" w:type="dxa"/>
            <w:gridSpan w:val="6"/>
            <w:shd w:val="clear" w:color="auto" w:fill="E6E6E6"/>
          </w:tcPr>
          <w:p w14:paraId="0D827FD8" w14:textId="77777777" w:rsidR="00DB5421" w:rsidRDefault="00DB5421" w:rsidP="00F8048B">
            <w:pPr>
              <w:pStyle w:val="Kopfzeile"/>
            </w:pPr>
            <w:r>
              <w:t>Anschlusspunkte</w:t>
            </w:r>
          </w:p>
        </w:tc>
      </w:tr>
      <w:tr w:rsidR="00C02F2D" w14:paraId="017D7916" w14:textId="77777777" w:rsidTr="00CA14D2">
        <w:trPr>
          <w:trHeight w:val="407"/>
        </w:trPr>
        <w:tc>
          <w:tcPr>
            <w:tcW w:w="5811" w:type="dxa"/>
          </w:tcPr>
          <w:p w14:paraId="60D30820" w14:textId="77777777" w:rsidR="00C02F2D" w:rsidRPr="00FE0799" w:rsidRDefault="00C02F2D" w:rsidP="00F8048B">
            <w:pPr>
              <w:pStyle w:val="TXT"/>
            </w:pPr>
            <w:r>
              <w:t xml:space="preserve">Geometriedaten sind vollständig </w:t>
            </w:r>
          </w:p>
        </w:tc>
        <w:tc>
          <w:tcPr>
            <w:tcW w:w="710" w:type="dxa"/>
            <w:tcBorders>
              <w:right w:val="single" w:sz="4" w:space="0" w:color="auto"/>
            </w:tcBorders>
            <w:shd w:val="clear" w:color="auto" w:fill="auto"/>
          </w:tcPr>
          <w:p w14:paraId="1AEBA020" w14:textId="77777777" w:rsidR="00C02F2D" w:rsidRPr="002B31E5" w:rsidRDefault="00C02F2D" w:rsidP="00CA14D2">
            <w:pPr>
              <w:pStyle w:val="TXT"/>
            </w:pPr>
            <w:r>
              <w:t xml:space="preserve">Ja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</w:p>
        </w:tc>
        <w:tc>
          <w:tcPr>
            <w:tcW w:w="2551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5C6A9FB3" w14:textId="77777777" w:rsidR="00C02F2D" w:rsidRPr="002B31E5" w:rsidRDefault="00C02F2D" w:rsidP="00CA14D2">
            <w:pPr>
              <w:pStyle w:val="TXT"/>
            </w:pPr>
            <w:r>
              <w:t xml:space="preserve">Nein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  <w:r>
              <w:t xml:space="preserve"> (s.</w:t>
            </w:r>
            <w:r w:rsidR="00C936D3">
              <w:t xml:space="preserve"> </w:t>
            </w:r>
            <w:r>
              <w:t>Prüfprotokoll)</w:t>
            </w:r>
          </w:p>
        </w:tc>
      </w:tr>
      <w:tr w:rsidR="00C02F2D" w14:paraId="3B7E3B8A" w14:textId="77777777" w:rsidTr="00CA14D2">
        <w:trPr>
          <w:trHeight w:val="407"/>
        </w:trPr>
        <w:tc>
          <w:tcPr>
            <w:tcW w:w="5811" w:type="dxa"/>
          </w:tcPr>
          <w:p w14:paraId="459AF96A" w14:textId="547064EA" w:rsidR="00C02F2D" w:rsidRPr="00FE0799" w:rsidRDefault="00C02F2D" w:rsidP="00F8048B">
            <w:pPr>
              <w:pStyle w:val="TXT"/>
            </w:pPr>
            <w:r>
              <w:t xml:space="preserve">Geometriedaten entsprechen den Anforderungen der </w:t>
            </w:r>
            <w:r w:rsidR="009563A2">
              <w:t>BFR</w:t>
            </w:r>
            <w:r>
              <w:t xml:space="preserve"> Abwasser (Anhang 1.2) </w:t>
            </w:r>
          </w:p>
        </w:tc>
        <w:tc>
          <w:tcPr>
            <w:tcW w:w="710" w:type="dxa"/>
            <w:tcBorders>
              <w:right w:val="single" w:sz="4" w:space="0" w:color="auto"/>
            </w:tcBorders>
            <w:shd w:val="clear" w:color="auto" w:fill="auto"/>
          </w:tcPr>
          <w:p w14:paraId="655F28BB" w14:textId="77777777" w:rsidR="00C02F2D" w:rsidRPr="002B31E5" w:rsidRDefault="00C02F2D" w:rsidP="00CA14D2">
            <w:pPr>
              <w:pStyle w:val="TXT"/>
            </w:pPr>
            <w:r>
              <w:t xml:space="preserve">Ja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</w:p>
        </w:tc>
        <w:tc>
          <w:tcPr>
            <w:tcW w:w="2551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0EAA6F58" w14:textId="77777777" w:rsidR="00C02F2D" w:rsidRPr="002B31E5" w:rsidRDefault="00C02F2D" w:rsidP="00CA14D2">
            <w:pPr>
              <w:pStyle w:val="TXT"/>
            </w:pPr>
            <w:r>
              <w:t xml:space="preserve">Nein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  <w:r>
              <w:t xml:space="preserve"> (s.</w:t>
            </w:r>
            <w:r w:rsidR="00C936D3">
              <w:t xml:space="preserve"> </w:t>
            </w:r>
            <w:r>
              <w:t>Prüfprotokoll)</w:t>
            </w:r>
          </w:p>
        </w:tc>
      </w:tr>
    </w:tbl>
    <w:p w14:paraId="74BEFC4A" w14:textId="77777777" w:rsidR="008C1FD6" w:rsidRDefault="008C1FD6">
      <w:pPr>
        <w:rPr>
          <w:b/>
        </w:rPr>
      </w:pPr>
      <w:r>
        <w:rPr>
          <w:b/>
        </w:rPr>
        <w:br w:type="page"/>
      </w:r>
    </w:p>
    <w:p w14:paraId="5DE196F2" w14:textId="77777777" w:rsidR="00770E15" w:rsidRDefault="00770E15"/>
    <w:tbl>
      <w:tblPr>
        <w:tblW w:w="9072" w:type="dxa"/>
        <w:tblInd w:w="7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840"/>
        <w:gridCol w:w="11"/>
        <w:gridCol w:w="2409"/>
      </w:tblGrid>
      <w:tr w:rsidR="001A6DF1" w14:paraId="7442B4BA" w14:textId="77777777" w:rsidTr="00F8048B">
        <w:trPr>
          <w:trHeight w:val="418"/>
        </w:trPr>
        <w:tc>
          <w:tcPr>
            <w:tcW w:w="9072" w:type="dxa"/>
            <w:gridSpan w:val="4"/>
            <w:shd w:val="clear" w:color="auto" w:fill="E6E6E6"/>
          </w:tcPr>
          <w:p w14:paraId="3268A9B1" w14:textId="77777777" w:rsidR="001A6DF1" w:rsidRDefault="001A6DF1" w:rsidP="00F8048B">
            <w:pPr>
              <w:pStyle w:val="Kopfzeile"/>
            </w:pPr>
            <w:r>
              <w:t>2.3 Plausibilitätsprüfungen</w:t>
            </w:r>
          </w:p>
        </w:tc>
      </w:tr>
      <w:tr w:rsidR="001A6DF1" w14:paraId="5D6C5428" w14:textId="77777777" w:rsidTr="00F8048B">
        <w:trPr>
          <w:trHeight w:val="418"/>
        </w:trPr>
        <w:tc>
          <w:tcPr>
            <w:tcW w:w="9072" w:type="dxa"/>
            <w:gridSpan w:val="4"/>
            <w:shd w:val="clear" w:color="auto" w:fill="E6E6E6"/>
          </w:tcPr>
          <w:p w14:paraId="3E1C4413" w14:textId="77777777" w:rsidR="001A6DF1" w:rsidRDefault="001A6DF1" w:rsidP="00F8048B">
            <w:pPr>
              <w:pStyle w:val="Kopfzeile"/>
            </w:pPr>
            <w:r>
              <w:t>2.3.1 Durchführbarkeit der bautechnischen Zustandsbewertung</w:t>
            </w:r>
          </w:p>
        </w:tc>
      </w:tr>
      <w:tr w:rsidR="00CA14D2" w14:paraId="1E19FE4E" w14:textId="77777777" w:rsidTr="00CA14D2">
        <w:trPr>
          <w:trHeight w:val="407"/>
        </w:trPr>
        <w:tc>
          <w:tcPr>
            <w:tcW w:w="5812" w:type="dxa"/>
          </w:tcPr>
          <w:p w14:paraId="1FE578C5" w14:textId="77777777" w:rsidR="00CA14D2" w:rsidRPr="00FE0799" w:rsidRDefault="00CA14D2" w:rsidP="00F8048B">
            <w:pPr>
              <w:pStyle w:val="TXT"/>
            </w:pPr>
            <w:r>
              <w:t xml:space="preserve">Parameter für die Randbedingungen in den Haltungen sind vollständig 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156E92B" w14:textId="77777777" w:rsidR="00CA14D2" w:rsidRPr="002B31E5" w:rsidRDefault="00CA14D2" w:rsidP="00F8048B">
            <w:pPr>
              <w:pStyle w:val="TXT"/>
            </w:pPr>
            <w:r>
              <w:t xml:space="preserve">Ja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</w:p>
        </w:tc>
        <w:tc>
          <w:tcPr>
            <w:tcW w:w="2409" w:type="dxa"/>
            <w:tcBorders>
              <w:left w:val="single" w:sz="4" w:space="0" w:color="auto"/>
            </w:tcBorders>
            <w:shd w:val="clear" w:color="auto" w:fill="auto"/>
          </w:tcPr>
          <w:p w14:paraId="3E3BFB07" w14:textId="77777777" w:rsidR="00CA14D2" w:rsidRPr="002B31E5" w:rsidRDefault="00CA14D2" w:rsidP="00F8048B">
            <w:pPr>
              <w:pStyle w:val="TXT"/>
            </w:pPr>
            <w:r>
              <w:t xml:space="preserve">Nein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  <w:r>
              <w:t xml:space="preserve"> (s.</w:t>
            </w:r>
            <w:r w:rsidR="00C936D3">
              <w:t xml:space="preserve"> </w:t>
            </w:r>
            <w:r>
              <w:t>Prüfprotokoll)</w:t>
            </w:r>
          </w:p>
        </w:tc>
      </w:tr>
      <w:tr w:rsidR="00CA14D2" w14:paraId="45F7140E" w14:textId="77777777" w:rsidTr="00CA14D2">
        <w:trPr>
          <w:trHeight w:val="407"/>
        </w:trPr>
        <w:tc>
          <w:tcPr>
            <w:tcW w:w="5812" w:type="dxa"/>
          </w:tcPr>
          <w:p w14:paraId="663DCA1B" w14:textId="77777777" w:rsidR="00CA14D2" w:rsidRPr="00FE0799" w:rsidRDefault="00CA14D2" w:rsidP="00F8048B">
            <w:pPr>
              <w:pStyle w:val="TXT"/>
            </w:pPr>
            <w:r>
              <w:t xml:space="preserve">Parameter für die Randbedingungen in den Anschlussleitungen sind vollständig 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B7F4A7E" w14:textId="77777777" w:rsidR="00CA14D2" w:rsidRPr="002B31E5" w:rsidRDefault="00CA14D2" w:rsidP="00F8048B">
            <w:pPr>
              <w:pStyle w:val="TXT"/>
            </w:pPr>
            <w:r>
              <w:t xml:space="preserve">Ja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</w:p>
        </w:tc>
        <w:tc>
          <w:tcPr>
            <w:tcW w:w="2409" w:type="dxa"/>
            <w:tcBorders>
              <w:left w:val="single" w:sz="4" w:space="0" w:color="auto"/>
            </w:tcBorders>
            <w:shd w:val="clear" w:color="auto" w:fill="auto"/>
          </w:tcPr>
          <w:p w14:paraId="0D59B811" w14:textId="77777777" w:rsidR="00CA14D2" w:rsidRPr="002B31E5" w:rsidRDefault="00CA14D2" w:rsidP="00F8048B">
            <w:pPr>
              <w:pStyle w:val="TXT"/>
            </w:pPr>
            <w:r>
              <w:t xml:space="preserve">Nein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  <w:r>
              <w:t xml:space="preserve"> (s.</w:t>
            </w:r>
            <w:r w:rsidR="00C936D3">
              <w:t xml:space="preserve"> </w:t>
            </w:r>
            <w:r>
              <w:t>Prüfprotokoll)</w:t>
            </w:r>
          </w:p>
        </w:tc>
      </w:tr>
      <w:tr w:rsidR="00CA14D2" w14:paraId="5BCA6D53" w14:textId="77777777" w:rsidTr="00CA14D2">
        <w:trPr>
          <w:trHeight w:val="407"/>
        </w:trPr>
        <w:tc>
          <w:tcPr>
            <w:tcW w:w="5812" w:type="dxa"/>
          </w:tcPr>
          <w:p w14:paraId="32C9398C" w14:textId="77777777" w:rsidR="00CA14D2" w:rsidRPr="00FE0799" w:rsidRDefault="00CA14D2" w:rsidP="00F8048B">
            <w:pPr>
              <w:pStyle w:val="TXT"/>
            </w:pPr>
            <w:r>
              <w:t xml:space="preserve">Parameter für die Randbedingungen in den Schächten sind vollständig 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CB18F3E" w14:textId="77777777" w:rsidR="00CA14D2" w:rsidRPr="002B31E5" w:rsidRDefault="00CA14D2" w:rsidP="00F8048B">
            <w:pPr>
              <w:pStyle w:val="TXT"/>
            </w:pPr>
            <w:r>
              <w:t xml:space="preserve">Ja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</w:p>
        </w:tc>
        <w:tc>
          <w:tcPr>
            <w:tcW w:w="2409" w:type="dxa"/>
            <w:tcBorders>
              <w:left w:val="single" w:sz="4" w:space="0" w:color="auto"/>
            </w:tcBorders>
            <w:shd w:val="clear" w:color="auto" w:fill="auto"/>
          </w:tcPr>
          <w:p w14:paraId="72D12020" w14:textId="77777777" w:rsidR="00CA14D2" w:rsidRPr="002B31E5" w:rsidRDefault="00CA14D2" w:rsidP="00F8048B">
            <w:pPr>
              <w:pStyle w:val="TXT"/>
            </w:pPr>
            <w:r>
              <w:t xml:space="preserve">Nein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  <w:r>
              <w:t xml:space="preserve"> (s.</w:t>
            </w:r>
            <w:r w:rsidR="00C936D3">
              <w:t xml:space="preserve"> </w:t>
            </w:r>
            <w:r>
              <w:t>Prüfprotokoll)</w:t>
            </w:r>
          </w:p>
        </w:tc>
      </w:tr>
      <w:tr w:rsidR="001A6DF1" w14:paraId="0E0DE004" w14:textId="77777777" w:rsidTr="00F8048B">
        <w:trPr>
          <w:trHeight w:val="418"/>
        </w:trPr>
        <w:tc>
          <w:tcPr>
            <w:tcW w:w="9072" w:type="dxa"/>
            <w:gridSpan w:val="4"/>
            <w:shd w:val="clear" w:color="auto" w:fill="E6E6E6"/>
          </w:tcPr>
          <w:p w14:paraId="7FD0F32C" w14:textId="77777777" w:rsidR="001A6DF1" w:rsidRDefault="001A6DF1" w:rsidP="00F8048B">
            <w:pPr>
              <w:pStyle w:val="Kopfzeile"/>
            </w:pPr>
            <w:r>
              <w:t>2.3.2 Konsistenz von Stamm- und Zustandsdaten</w:t>
            </w:r>
          </w:p>
        </w:tc>
      </w:tr>
      <w:tr w:rsidR="00CA14D2" w14:paraId="7BF5B659" w14:textId="77777777" w:rsidTr="00CA14D2">
        <w:trPr>
          <w:trHeight w:val="407"/>
        </w:trPr>
        <w:tc>
          <w:tcPr>
            <w:tcW w:w="5812" w:type="dxa"/>
          </w:tcPr>
          <w:p w14:paraId="4557A4D6" w14:textId="77777777" w:rsidR="00CA14D2" w:rsidRPr="00FE0799" w:rsidRDefault="00CA14D2" w:rsidP="00F8048B">
            <w:pPr>
              <w:pStyle w:val="TXT"/>
            </w:pPr>
            <w:r>
              <w:t>Haltungstopologie in den Stamm- und Zustandsdaten stimmt überein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5B8619" w14:textId="77777777" w:rsidR="00CA14D2" w:rsidRPr="00FE0799" w:rsidRDefault="00CA14D2" w:rsidP="00F8048B">
            <w:pPr>
              <w:pStyle w:val="TXT"/>
            </w:pPr>
            <w:r>
              <w:t xml:space="preserve">Ja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</w:p>
        </w:tc>
        <w:tc>
          <w:tcPr>
            <w:tcW w:w="2409" w:type="dxa"/>
            <w:tcBorders>
              <w:left w:val="single" w:sz="4" w:space="0" w:color="auto"/>
            </w:tcBorders>
            <w:shd w:val="clear" w:color="auto" w:fill="auto"/>
          </w:tcPr>
          <w:p w14:paraId="28345D8D" w14:textId="77777777" w:rsidR="00CA14D2" w:rsidRPr="00FE0799" w:rsidRDefault="00CA14D2" w:rsidP="00F8048B">
            <w:pPr>
              <w:pStyle w:val="TXT"/>
            </w:pPr>
            <w:r>
              <w:t xml:space="preserve">Nein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  <w:r>
              <w:t xml:space="preserve"> (s.</w:t>
            </w:r>
            <w:r w:rsidR="00C936D3">
              <w:t xml:space="preserve"> </w:t>
            </w:r>
            <w:r>
              <w:t>Prüfprotokoll)</w:t>
            </w:r>
          </w:p>
        </w:tc>
      </w:tr>
      <w:tr w:rsidR="00CA14D2" w14:paraId="7128451F" w14:textId="77777777" w:rsidTr="00CA14D2">
        <w:trPr>
          <w:trHeight w:val="407"/>
        </w:trPr>
        <w:tc>
          <w:tcPr>
            <w:tcW w:w="5812" w:type="dxa"/>
          </w:tcPr>
          <w:p w14:paraId="1C616327" w14:textId="77777777" w:rsidR="00CA14D2" w:rsidRPr="00FE0799" w:rsidRDefault="00CA14D2" w:rsidP="00F8048B">
            <w:pPr>
              <w:pStyle w:val="TXT"/>
            </w:pPr>
            <w:r>
              <w:t>Anschlussleitungstopologie in den Stamm- und Zustandsdaten stimmt überein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F259B85" w14:textId="77777777" w:rsidR="00CA14D2" w:rsidRPr="00FE0799" w:rsidRDefault="00CA14D2" w:rsidP="00F8048B">
            <w:pPr>
              <w:pStyle w:val="TXT"/>
            </w:pPr>
            <w:r>
              <w:t xml:space="preserve">Ja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</w:p>
        </w:tc>
        <w:tc>
          <w:tcPr>
            <w:tcW w:w="2409" w:type="dxa"/>
            <w:tcBorders>
              <w:left w:val="single" w:sz="4" w:space="0" w:color="auto"/>
            </w:tcBorders>
            <w:shd w:val="clear" w:color="auto" w:fill="auto"/>
          </w:tcPr>
          <w:p w14:paraId="40CC1AAD" w14:textId="77777777" w:rsidR="00CA14D2" w:rsidRPr="00FE0799" w:rsidRDefault="00CA14D2" w:rsidP="00F8048B">
            <w:pPr>
              <w:pStyle w:val="TXT"/>
            </w:pPr>
            <w:r>
              <w:t xml:space="preserve">Nein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  <w:r>
              <w:t xml:space="preserve"> (s.</w:t>
            </w:r>
            <w:r w:rsidR="00C936D3">
              <w:t xml:space="preserve"> </w:t>
            </w:r>
            <w:r>
              <w:t>Prüfprotokoll)</w:t>
            </w:r>
          </w:p>
        </w:tc>
      </w:tr>
      <w:tr w:rsidR="00CA14D2" w14:paraId="6B450DA3" w14:textId="77777777" w:rsidTr="00CA14D2">
        <w:trPr>
          <w:trHeight w:val="407"/>
        </w:trPr>
        <w:tc>
          <w:tcPr>
            <w:tcW w:w="5812" w:type="dxa"/>
          </w:tcPr>
          <w:p w14:paraId="30F0B424" w14:textId="77777777" w:rsidR="00CA14D2" w:rsidRPr="00FE0799" w:rsidRDefault="00CA14D2" w:rsidP="00F8048B">
            <w:pPr>
              <w:pStyle w:val="TXT"/>
            </w:pPr>
            <w:r>
              <w:t>Sachdaten in den Stamm- und Zustandsdaten stimmen überein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D3BA8EA" w14:textId="77777777" w:rsidR="00CA14D2" w:rsidRPr="002B31E5" w:rsidRDefault="00CA14D2" w:rsidP="00F8048B">
            <w:pPr>
              <w:pStyle w:val="TXT"/>
            </w:pPr>
            <w:r>
              <w:t xml:space="preserve">Ja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</w:p>
        </w:tc>
        <w:tc>
          <w:tcPr>
            <w:tcW w:w="2409" w:type="dxa"/>
            <w:tcBorders>
              <w:left w:val="single" w:sz="4" w:space="0" w:color="auto"/>
            </w:tcBorders>
            <w:shd w:val="clear" w:color="auto" w:fill="auto"/>
          </w:tcPr>
          <w:p w14:paraId="14CBD8B3" w14:textId="77777777" w:rsidR="00CA14D2" w:rsidRPr="002B31E5" w:rsidRDefault="00CA14D2" w:rsidP="00F8048B">
            <w:pPr>
              <w:pStyle w:val="TXT"/>
            </w:pPr>
            <w:r>
              <w:t xml:space="preserve">Nein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  <w:r>
              <w:t xml:space="preserve"> (s.</w:t>
            </w:r>
            <w:r w:rsidR="00C936D3">
              <w:t xml:space="preserve"> </w:t>
            </w:r>
            <w:r>
              <w:t>Prüfprotokoll)</w:t>
            </w:r>
          </w:p>
        </w:tc>
      </w:tr>
      <w:tr w:rsidR="001A6DF1" w14:paraId="69B42B12" w14:textId="77777777" w:rsidTr="00F8048B">
        <w:trPr>
          <w:trHeight w:val="418"/>
        </w:trPr>
        <w:tc>
          <w:tcPr>
            <w:tcW w:w="9072" w:type="dxa"/>
            <w:gridSpan w:val="4"/>
            <w:shd w:val="clear" w:color="auto" w:fill="E6E6E6"/>
          </w:tcPr>
          <w:p w14:paraId="53291269" w14:textId="77777777" w:rsidR="001A6DF1" w:rsidRDefault="003B1ED4" w:rsidP="00F8048B">
            <w:pPr>
              <w:pStyle w:val="Kopfzeile"/>
            </w:pPr>
            <w:r>
              <w:t xml:space="preserve">2.4 inhaltliche Richtigkeit </w:t>
            </w:r>
          </w:p>
        </w:tc>
      </w:tr>
      <w:tr w:rsidR="003B1ED4" w14:paraId="5997ED8D" w14:textId="77777777" w:rsidTr="00F8048B">
        <w:trPr>
          <w:trHeight w:val="418"/>
        </w:trPr>
        <w:tc>
          <w:tcPr>
            <w:tcW w:w="9072" w:type="dxa"/>
            <w:gridSpan w:val="4"/>
            <w:shd w:val="clear" w:color="auto" w:fill="E6E6E6"/>
          </w:tcPr>
          <w:p w14:paraId="3FE54514" w14:textId="77777777" w:rsidR="003B1ED4" w:rsidRDefault="003B1ED4" w:rsidP="00F8048B">
            <w:pPr>
              <w:pStyle w:val="Kopfzeile"/>
            </w:pPr>
            <w:r>
              <w:t>2.4.1 Inspektionsdaten</w:t>
            </w:r>
          </w:p>
        </w:tc>
      </w:tr>
      <w:tr w:rsidR="00CA14D2" w:rsidRPr="002B31E5" w14:paraId="6E51FEB6" w14:textId="77777777" w:rsidTr="00CA14D2">
        <w:trPr>
          <w:trHeight w:val="407"/>
        </w:trPr>
        <w:tc>
          <w:tcPr>
            <w:tcW w:w="5812" w:type="dxa"/>
          </w:tcPr>
          <w:p w14:paraId="34811988" w14:textId="77777777" w:rsidR="00CA14D2" w:rsidRPr="00FE0799" w:rsidRDefault="00CA14D2" w:rsidP="00F8048B">
            <w:pPr>
              <w:pStyle w:val="TXT"/>
            </w:pPr>
            <w:r>
              <w:t>manuelle Zustandsklassifizierung für Haltungen wurde nachvollziehbar durchgeführt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7BD520B" w14:textId="77777777" w:rsidR="00CA14D2" w:rsidRPr="002B31E5" w:rsidRDefault="00CA14D2" w:rsidP="00F8048B">
            <w:pPr>
              <w:pStyle w:val="TXT"/>
            </w:pPr>
            <w:r>
              <w:t xml:space="preserve">Ja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</w:p>
        </w:tc>
        <w:tc>
          <w:tcPr>
            <w:tcW w:w="2409" w:type="dxa"/>
            <w:tcBorders>
              <w:left w:val="single" w:sz="4" w:space="0" w:color="auto"/>
            </w:tcBorders>
            <w:shd w:val="clear" w:color="auto" w:fill="auto"/>
          </w:tcPr>
          <w:p w14:paraId="15014F75" w14:textId="77777777" w:rsidR="00CA14D2" w:rsidRPr="002B31E5" w:rsidRDefault="00CA14D2" w:rsidP="00F8048B">
            <w:pPr>
              <w:pStyle w:val="TXT"/>
            </w:pPr>
            <w:r>
              <w:t xml:space="preserve">Nein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  <w:r>
              <w:t xml:space="preserve"> (s.</w:t>
            </w:r>
            <w:r w:rsidR="00C936D3">
              <w:t xml:space="preserve"> </w:t>
            </w:r>
            <w:r>
              <w:t>Prüfprotokoll)</w:t>
            </w:r>
          </w:p>
        </w:tc>
      </w:tr>
      <w:tr w:rsidR="00CA14D2" w:rsidRPr="002B31E5" w14:paraId="7D30121A" w14:textId="77777777" w:rsidTr="00CA14D2">
        <w:trPr>
          <w:trHeight w:val="407"/>
        </w:trPr>
        <w:tc>
          <w:tcPr>
            <w:tcW w:w="5812" w:type="dxa"/>
          </w:tcPr>
          <w:p w14:paraId="5AA589B2" w14:textId="77777777" w:rsidR="00CA14D2" w:rsidRPr="00FE0799" w:rsidRDefault="00CA14D2" w:rsidP="00F8048B">
            <w:pPr>
              <w:pStyle w:val="TXT"/>
            </w:pPr>
            <w:r>
              <w:t>manuelle Zustandsklassifizierung für Anschlussleitungen wurde nachvollziehbar durchgeführt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BA05BFD" w14:textId="77777777" w:rsidR="00CA14D2" w:rsidRPr="002B31E5" w:rsidRDefault="00CA14D2" w:rsidP="00F8048B">
            <w:pPr>
              <w:pStyle w:val="TXT"/>
            </w:pPr>
            <w:r>
              <w:t xml:space="preserve">Ja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</w:p>
        </w:tc>
        <w:tc>
          <w:tcPr>
            <w:tcW w:w="2409" w:type="dxa"/>
            <w:tcBorders>
              <w:left w:val="single" w:sz="4" w:space="0" w:color="auto"/>
            </w:tcBorders>
            <w:shd w:val="clear" w:color="auto" w:fill="auto"/>
          </w:tcPr>
          <w:p w14:paraId="71F5C915" w14:textId="77777777" w:rsidR="00CA14D2" w:rsidRPr="002B31E5" w:rsidRDefault="00CA14D2" w:rsidP="00F8048B">
            <w:pPr>
              <w:pStyle w:val="TXT"/>
            </w:pPr>
            <w:r>
              <w:t xml:space="preserve">Nein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  <w:r>
              <w:t xml:space="preserve"> (s.</w:t>
            </w:r>
            <w:r w:rsidR="00C936D3">
              <w:t xml:space="preserve"> </w:t>
            </w:r>
            <w:r>
              <w:t>Prüfprotokoll)</w:t>
            </w:r>
          </w:p>
        </w:tc>
      </w:tr>
      <w:tr w:rsidR="00CA14D2" w:rsidRPr="002B31E5" w14:paraId="594013EA" w14:textId="77777777" w:rsidTr="00CA14D2">
        <w:trPr>
          <w:trHeight w:val="407"/>
        </w:trPr>
        <w:tc>
          <w:tcPr>
            <w:tcW w:w="5812" w:type="dxa"/>
          </w:tcPr>
          <w:p w14:paraId="383369CE" w14:textId="77777777" w:rsidR="00CA14D2" w:rsidRPr="00FE0799" w:rsidRDefault="00CA14D2" w:rsidP="00F8048B">
            <w:pPr>
              <w:pStyle w:val="TXT"/>
            </w:pPr>
            <w:r>
              <w:t>manuelle Zustandsklassifizierung für Schächte wurde nachvollziehbar durchgeführt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76ECF24" w14:textId="77777777" w:rsidR="00CA14D2" w:rsidRPr="002B31E5" w:rsidRDefault="00CA14D2" w:rsidP="00F8048B">
            <w:pPr>
              <w:pStyle w:val="TXT"/>
            </w:pPr>
            <w:r>
              <w:t xml:space="preserve">Ja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</w:p>
        </w:tc>
        <w:tc>
          <w:tcPr>
            <w:tcW w:w="2409" w:type="dxa"/>
            <w:tcBorders>
              <w:left w:val="single" w:sz="4" w:space="0" w:color="auto"/>
            </w:tcBorders>
            <w:shd w:val="clear" w:color="auto" w:fill="auto"/>
          </w:tcPr>
          <w:p w14:paraId="610D609B" w14:textId="77777777" w:rsidR="00CA14D2" w:rsidRPr="002B31E5" w:rsidRDefault="00CA14D2" w:rsidP="00F8048B">
            <w:pPr>
              <w:pStyle w:val="TXT"/>
            </w:pPr>
            <w:r>
              <w:t xml:space="preserve">Nein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  <w:r>
              <w:t xml:space="preserve"> (s.</w:t>
            </w:r>
            <w:r w:rsidR="00C936D3">
              <w:t xml:space="preserve"> </w:t>
            </w:r>
            <w:r>
              <w:t>Prüfprotokoll)</w:t>
            </w:r>
          </w:p>
        </w:tc>
      </w:tr>
      <w:tr w:rsidR="00CA14D2" w:rsidRPr="002B31E5" w14:paraId="5AEAA02D" w14:textId="77777777" w:rsidTr="00CA14D2">
        <w:trPr>
          <w:trHeight w:val="407"/>
        </w:trPr>
        <w:tc>
          <w:tcPr>
            <w:tcW w:w="5812" w:type="dxa"/>
          </w:tcPr>
          <w:p w14:paraId="0A48F0A5" w14:textId="77777777" w:rsidR="00CA14D2" w:rsidRPr="00FE0799" w:rsidRDefault="00CA14D2" w:rsidP="00F8048B">
            <w:pPr>
              <w:pStyle w:val="TXT"/>
            </w:pPr>
            <w:r>
              <w:t>der Umfang der nicht vollständig inspizierten Haltungen und Anschlussleitungen entspricht den Vorgaben des AG.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B44AE5A" w14:textId="77777777" w:rsidR="00CA14D2" w:rsidRPr="002B31E5" w:rsidRDefault="00CA14D2" w:rsidP="00F8048B">
            <w:pPr>
              <w:pStyle w:val="TXT"/>
            </w:pPr>
            <w:r>
              <w:t xml:space="preserve">Ja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</w:p>
        </w:tc>
        <w:tc>
          <w:tcPr>
            <w:tcW w:w="2409" w:type="dxa"/>
            <w:tcBorders>
              <w:left w:val="single" w:sz="4" w:space="0" w:color="auto"/>
            </w:tcBorders>
            <w:shd w:val="clear" w:color="auto" w:fill="auto"/>
          </w:tcPr>
          <w:p w14:paraId="04E18652" w14:textId="77777777" w:rsidR="00CA14D2" w:rsidRPr="002B31E5" w:rsidRDefault="00CA14D2" w:rsidP="00F8048B">
            <w:pPr>
              <w:pStyle w:val="TXT"/>
            </w:pPr>
            <w:r>
              <w:t xml:space="preserve">Nein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  <w:r>
              <w:t xml:space="preserve"> (s.</w:t>
            </w:r>
            <w:r w:rsidR="00C936D3">
              <w:t xml:space="preserve"> </w:t>
            </w:r>
            <w:r>
              <w:t>Prüfprotokoll)</w:t>
            </w:r>
          </w:p>
        </w:tc>
      </w:tr>
      <w:tr w:rsidR="00CA14D2" w:rsidRPr="002B31E5" w14:paraId="5A58DA79" w14:textId="77777777" w:rsidTr="00CA14D2">
        <w:trPr>
          <w:cantSplit/>
          <w:trHeight w:val="407"/>
        </w:trPr>
        <w:tc>
          <w:tcPr>
            <w:tcW w:w="5812" w:type="dxa"/>
          </w:tcPr>
          <w:p w14:paraId="760FB483" w14:textId="77777777" w:rsidR="00CA14D2" w:rsidRPr="00FE0799" w:rsidRDefault="00CA14D2" w:rsidP="00F8048B">
            <w:pPr>
              <w:pStyle w:val="TXT"/>
            </w:pPr>
            <w:r>
              <w:t>Die Ergebnisse der bautechnischen Zustandsbewertung für Haltungen auf Grundlage der gelieferten Daten sind im Erläuterungsbericht nachvollziehbar.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38D0172" w14:textId="77777777" w:rsidR="00CA14D2" w:rsidRPr="002B31E5" w:rsidRDefault="00CA14D2" w:rsidP="00F8048B">
            <w:pPr>
              <w:pStyle w:val="TXT"/>
            </w:pPr>
            <w:r>
              <w:t xml:space="preserve">Ja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</w:p>
        </w:tc>
        <w:tc>
          <w:tcPr>
            <w:tcW w:w="2409" w:type="dxa"/>
            <w:tcBorders>
              <w:left w:val="single" w:sz="4" w:space="0" w:color="auto"/>
            </w:tcBorders>
            <w:shd w:val="clear" w:color="auto" w:fill="auto"/>
          </w:tcPr>
          <w:p w14:paraId="637D55FE" w14:textId="77777777" w:rsidR="00CA14D2" w:rsidRPr="002B31E5" w:rsidRDefault="00CA14D2" w:rsidP="00F8048B">
            <w:pPr>
              <w:pStyle w:val="TXT"/>
            </w:pPr>
            <w:r>
              <w:t xml:space="preserve">Nein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  <w:r>
              <w:t xml:space="preserve"> (s.</w:t>
            </w:r>
            <w:r w:rsidR="00C936D3">
              <w:t xml:space="preserve"> </w:t>
            </w:r>
            <w:r>
              <w:t>Prüfprotokoll)</w:t>
            </w:r>
          </w:p>
        </w:tc>
      </w:tr>
      <w:tr w:rsidR="00CA14D2" w:rsidRPr="002B31E5" w14:paraId="15774305" w14:textId="77777777" w:rsidTr="00CA14D2">
        <w:trPr>
          <w:cantSplit/>
          <w:trHeight w:val="407"/>
        </w:trPr>
        <w:tc>
          <w:tcPr>
            <w:tcW w:w="5812" w:type="dxa"/>
          </w:tcPr>
          <w:p w14:paraId="1DC22EB3" w14:textId="77777777" w:rsidR="00CA14D2" w:rsidRPr="00FE0799" w:rsidRDefault="00CA14D2" w:rsidP="00F8048B">
            <w:pPr>
              <w:pStyle w:val="TXT"/>
            </w:pPr>
            <w:r>
              <w:t>Die Ergebnisse der bautechnischen Zustandsbewertung für Anschlussleitungen auf Grundlage der gelieferten Daten sind im Erläuterungsbericht nachvollziehbar.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D863B3B" w14:textId="77777777" w:rsidR="00CA14D2" w:rsidRPr="002B31E5" w:rsidRDefault="00CA14D2" w:rsidP="00F8048B">
            <w:pPr>
              <w:pStyle w:val="TXT"/>
            </w:pPr>
            <w:r>
              <w:t xml:space="preserve">Ja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</w:p>
        </w:tc>
        <w:tc>
          <w:tcPr>
            <w:tcW w:w="2409" w:type="dxa"/>
            <w:tcBorders>
              <w:left w:val="single" w:sz="4" w:space="0" w:color="auto"/>
            </w:tcBorders>
            <w:shd w:val="clear" w:color="auto" w:fill="auto"/>
          </w:tcPr>
          <w:p w14:paraId="619B14BB" w14:textId="77777777" w:rsidR="00CA14D2" w:rsidRPr="002B31E5" w:rsidRDefault="00CA14D2" w:rsidP="00F8048B">
            <w:pPr>
              <w:pStyle w:val="TXT"/>
            </w:pPr>
            <w:r>
              <w:t xml:space="preserve">Nein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  <w:r>
              <w:t xml:space="preserve"> (s.</w:t>
            </w:r>
            <w:r w:rsidR="00C936D3">
              <w:t xml:space="preserve"> </w:t>
            </w:r>
            <w:r>
              <w:t>Prüfprotokoll)</w:t>
            </w:r>
          </w:p>
        </w:tc>
      </w:tr>
      <w:tr w:rsidR="00CA14D2" w:rsidRPr="002B31E5" w14:paraId="4DBBFE38" w14:textId="77777777" w:rsidTr="00CA14D2">
        <w:trPr>
          <w:cantSplit/>
          <w:trHeight w:val="407"/>
        </w:trPr>
        <w:tc>
          <w:tcPr>
            <w:tcW w:w="5812" w:type="dxa"/>
          </w:tcPr>
          <w:p w14:paraId="1B52DEAD" w14:textId="77777777" w:rsidR="00CA14D2" w:rsidRPr="00FE0799" w:rsidRDefault="00CA14D2" w:rsidP="00F8048B">
            <w:pPr>
              <w:pStyle w:val="TXT"/>
            </w:pPr>
            <w:r>
              <w:t>Die Ergebnisse der bautechnischen Zustandsbewertung für Schächte auf Grundlage der gelieferten Daten sind im Erläuterungsbericht nachvollziehbar.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5354DBE" w14:textId="77777777" w:rsidR="00CA14D2" w:rsidRPr="002B31E5" w:rsidRDefault="00CA14D2" w:rsidP="00F8048B">
            <w:pPr>
              <w:pStyle w:val="TXT"/>
            </w:pPr>
            <w:r>
              <w:t xml:space="preserve">Ja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</w:p>
        </w:tc>
        <w:tc>
          <w:tcPr>
            <w:tcW w:w="2409" w:type="dxa"/>
            <w:tcBorders>
              <w:left w:val="single" w:sz="4" w:space="0" w:color="auto"/>
            </w:tcBorders>
            <w:shd w:val="clear" w:color="auto" w:fill="auto"/>
          </w:tcPr>
          <w:p w14:paraId="78F44305" w14:textId="77777777" w:rsidR="00CA14D2" w:rsidRPr="002B31E5" w:rsidRDefault="00CA14D2" w:rsidP="00F8048B">
            <w:pPr>
              <w:pStyle w:val="TXT"/>
            </w:pPr>
            <w:r>
              <w:t xml:space="preserve">Nein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  <w:r>
              <w:t xml:space="preserve"> (s.</w:t>
            </w:r>
            <w:r w:rsidR="00C936D3">
              <w:t xml:space="preserve"> </w:t>
            </w:r>
            <w:r>
              <w:t>Prüfprotokoll)</w:t>
            </w:r>
          </w:p>
        </w:tc>
      </w:tr>
      <w:tr w:rsidR="00CA14D2" w:rsidRPr="002B31E5" w14:paraId="0D4FA5B8" w14:textId="77777777" w:rsidTr="00CA14D2">
        <w:trPr>
          <w:cantSplit/>
          <w:trHeight w:val="407"/>
        </w:trPr>
        <w:tc>
          <w:tcPr>
            <w:tcW w:w="5812" w:type="dxa"/>
          </w:tcPr>
          <w:p w14:paraId="4014774C" w14:textId="77777777" w:rsidR="00CA14D2" w:rsidRPr="00FE0799" w:rsidRDefault="00CA14D2" w:rsidP="00F8048B">
            <w:pPr>
              <w:pStyle w:val="TXT"/>
            </w:pPr>
            <w:r>
              <w:lastRenderedPageBreak/>
              <w:t xml:space="preserve">Die schadensgenaue Ansteuerung der digitalen Zustandsfilme ist mit den gelieferten Synchronisationsdaten möglich </w:t>
            </w:r>
          </w:p>
        </w:tc>
        <w:tc>
          <w:tcPr>
            <w:tcW w:w="840" w:type="dxa"/>
            <w:tcBorders>
              <w:right w:val="single" w:sz="4" w:space="0" w:color="auto"/>
            </w:tcBorders>
            <w:shd w:val="clear" w:color="auto" w:fill="auto"/>
          </w:tcPr>
          <w:p w14:paraId="6C3166FD" w14:textId="77777777" w:rsidR="00CA14D2" w:rsidRPr="002B31E5" w:rsidRDefault="00CA14D2" w:rsidP="00F8048B">
            <w:pPr>
              <w:pStyle w:val="TXT"/>
            </w:pPr>
            <w:r>
              <w:t xml:space="preserve">Ja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</w:p>
        </w:tc>
        <w:tc>
          <w:tcPr>
            <w:tcW w:w="242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E48E395" w14:textId="77777777" w:rsidR="00CA14D2" w:rsidRPr="002B31E5" w:rsidRDefault="00CA14D2" w:rsidP="00F8048B">
            <w:pPr>
              <w:pStyle w:val="TXT"/>
            </w:pPr>
            <w:r>
              <w:t xml:space="preserve">Nein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  <w:r>
              <w:t xml:space="preserve"> (s.</w:t>
            </w:r>
            <w:r w:rsidR="00C936D3">
              <w:t xml:space="preserve"> </w:t>
            </w:r>
            <w:r>
              <w:t>Prüfprotokoll)</w:t>
            </w:r>
          </w:p>
        </w:tc>
      </w:tr>
      <w:tr w:rsidR="00CA14D2" w:rsidRPr="002B31E5" w14:paraId="27022EDC" w14:textId="77777777" w:rsidTr="00CA14D2">
        <w:trPr>
          <w:cantSplit/>
          <w:trHeight w:val="407"/>
        </w:trPr>
        <w:tc>
          <w:tcPr>
            <w:tcW w:w="5812" w:type="dxa"/>
          </w:tcPr>
          <w:p w14:paraId="43954E79" w14:textId="77777777" w:rsidR="00CA14D2" w:rsidRPr="00FE0799" w:rsidRDefault="00CA14D2" w:rsidP="00F8048B">
            <w:pPr>
              <w:pStyle w:val="TXT"/>
            </w:pPr>
            <w:r>
              <w:t>Die Schadensdokumentation und Quantifizierung des Schadensausmaßes durch die Inspektionsfirma erfolgte sachgerecht</w:t>
            </w:r>
          </w:p>
        </w:tc>
        <w:tc>
          <w:tcPr>
            <w:tcW w:w="840" w:type="dxa"/>
            <w:tcBorders>
              <w:right w:val="single" w:sz="4" w:space="0" w:color="auto"/>
            </w:tcBorders>
            <w:shd w:val="clear" w:color="auto" w:fill="auto"/>
          </w:tcPr>
          <w:p w14:paraId="51F04E80" w14:textId="77777777" w:rsidR="00CA14D2" w:rsidRPr="002B31E5" w:rsidRDefault="00CA14D2" w:rsidP="00F8048B">
            <w:pPr>
              <w:pStyle w:val="TXT"/>
            </w:pPr>
            <w:r>
              <w:t xml:space="preserve">Ja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</w:p>
        </w:tc>
        <w:tc>
          <w:tcPr>
            <w:tcW w:w="242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B00567A" w14:textId="77777777" w:rsidR="00CA14D2" w:rsidRPr="002B31E5" w:rsidRDefault="00CA14D2" w:rsidP="00F8048B">
            <w:pPr>
              <w:pStyle w:val="TXT"/>
            </w:pPr>
            <w:r>
              <w:t xml:space="preserve">Nein </w:t>
            </w:r>
            <w:r w:rsidRPr="00A5134A"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134A">
              <w:instrText xml:space="preserve"> FORMCHECKBOX </w:instrText>
            </w:r>
            <w:r w:rsidRPr="00A5134A">
              <w:fldChar w:fldCharType="separate"/>
            </w:r>
            <w:r w:rsidRPr="00A5134A">
              <w:fldChar w:fldCharType="end"/>
            </w:r>
            <w:r>
              <w:t xml:space="preserve"> (s.</w:t>
            </w:r>
            <w:r w:rsidR="00C936D3">
              <w:t xml:space="preserve"> </w:t>
            </w:r>
            <w:r>
              <w:t>Prüfprotokoll)</w:t>
            </w:r>
          </w:p>
        </w:tc>
      </w:tr>
      <w:bookmarkEnd w:id="0"/>
    </w:tbl>
    <w:p w14:paraId="19CC6BAA" w14:textId="77777777" w:rsidR="00626CC3" w:rsidRDefault="00626CC3" w:rsidP="00844E42">
      <w:pPr>
        <w:pStyle w:val="TXT"/>
      </w:pPr>
    </w:p>
    <w:sectPr w:rsidR="00626CC3" w:rsidSect="008C1FD6">
      <w:headerReference w:type="even" r:id="rId10"/>
      <w:footerReference w:type="even" r:id="rId11"/>
      <w:footerReference w:type="default" r:id="rId12"/>
      <w:type w:val="continuous"/>
      <w:pgSz w:w="11906" w:h="16838" w:code="9"/>
      <w:pgMar w:top="1021" w:right="1418" w:bottom="1021" w:left="1418" w:header="1077" w:footer="107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04405F" w14:textId="77777777" w:rsidR="000E42DB" w:rsidRDefault="000E42DB">
      <w:r>
        <w:separator/>
      </w:r>
    </w:p>
  </w:endnote>
  <w:endnote w:type="continuationSeparator" w:id="0">
    <w:p w14:paraId="59EF0FE0" w14:textId="77777777" w:rsidR="000E42DB" w:rsidRDefault="000E4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32B726" w14:textId="77777777" w:rsidR="00541EF6" w:rsidRDefault="0074550D" w:rsidP="00D97019">
    <w:pPr>
      <w:pStyle w:val="Fuzeile"/>
      <w:pBdr>
        <w:top w:val="single" w:sz="4" w:space="1" w:color="auto"/>
      </w:pBdr>
      <w:tabs>
        <w:tab w:val="center" w:pos="5103"/>
      </w:tabs>
    </w:pPr>
    <w:r>
      <w:t xml:space="preserve">Stand: </w:t>
    </w:r>
    <w:r w:rsidR="00207505">
      <w:t>September</w:t>
    </w:r>
    <w:r w:rsidR="003624B1">
      <w:t xml:space="preserve"> 202</w:t>
    </w:r>
    <w:r>
      <w:t>0</w:t>
    </w:r>
    <w:r w:rsidR="00541EF6">
      <w:tab/>
    </w:r>
    <w:r w:rsidR="00541EF6">
      <w:rPr>
        <w:snapToGrid w:val="0"/>
      </w:rPr>
      <w:tab/>
    </w:r>
    <w:r w:rsidR="00541EF6">
      <w:rPr>
        <w:b/>
        <w:snapToGrid w:val="0"/>
      </w:rPr>
      <w:fldChar w:fldCharType="begin"/>
    </w:r>
    <w:r w:rsidR="00541EF6">
      <w:rPr>
        <w:b/>
        <w:snapToGrid w:val="0"/>
      </w:rPr>
      <w:instrText xml:space="preserve"> PAGE </w:instrText>
    </w:r>
    <w:r w:rsidR="00541EF6">
      <w:rPr>
        <w:b/>
        <w:snapToGrid w:val="0"/>
      </w:rPr>
      <w:fldChar w:fldCharType="separate"/>
    </w:r>
    <w:r w:rsidR="00442276">
      <w:rPr>
        <w:b/>
        <w:noProof/>
        <w:snapToGrid w:val="0"/>
      </w:rPr>
      <w:t>2</w:t>
    </w:r>
    <w:r w:rsidR="00541EF6">
      <w:rPr>
        <w:b/>
        <w:snapToGrid w:val="0"/>
      </w:rPr>
      <w:fldChar w:fldCharType="end"/>
    </w:r>
  </w:p>
  <w:p w14:paraId="62A8D0B2" w14:textId="77777777" w:rsidR="00541EF6" w:rsidRDefault="00541EF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C1703B" w14:textId="77777777" w:rsidR="00541EF6" w:rsidRDefault="00541EF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513D4E" w14:textId="77777777" w:rsidR="00541EF6" w:rsidRDefault="00541EF6" w:rsidP="0074550D">
    <w:pPr>
      <w:pStyle w:val="Fuzeile"/>
      <w:pBdr>
        <w:top w:val="single" w:sz="4" w:space="1" w:color="auto"/>
      </w:pBdr>
      <w:tabs>
        <w:tab w:val="center" w:pos="5103"/>
      </w:tabs>
    </w:pPr>
    <w:r>
      <w:t xml:space="preserve">Stand: </w:t>
    </w:r>
    <w:r w:rsidR="00207505">
      <w:t>September</w:t>
    </w:r>
    <w:r>
      <w:t xml:space="preserve"> 20</w:t>
    </w:r>
    <w:r w:rsidR="00630F18">
      <w:t>2</w:t>
    </w:r>
    <w:r w:rsidR="00C02F2D">
      <w:t>0</w:t>
    </w:r>
    <w:r>
      <w:tab/>
    </w:r>
    <w:r>
      <w:rPr>
        <w:snapToGrid w:val="0"/>
      </w:rPr>
      <w:tab/>
    </w:r>
    <w:r>
      <w:rPr>
        <w:b/>
        <w:snapToGrid w:val="0"/>
      </w:rPr>
      <w:fldChar w:fldCharType="begin"/>
    </w:r>
    <w:r>
      <w:rPr>
        <w:b/>
        <w:snapToGrid w:val="0"/>
      </w:rPr>
      <w:instrText xml:space="preserve"> PAGE </w:instrText>
    </w:r>
    <w:r>
      <w:rPr>
        <w:b/>
        <w:snapToGrid w:val="0"/>
      </w:rPr>
      <w:fldChar w:fldCharType="separate"/>
    </w:r>
    <w:r w:rsidR="00442276">
      <w:rPr>
        <w:b/>
        <w:noProof/>
        <w:snapToGrid w:val="0"/>
      </w:rPr>
      <w:t>3</w:t>
    </w:r>
    <w:r>
      <w:rPr>
        <w:b/>
        <w:snapToGrid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FDFEFB" w14:textId="77777777" w:rsidR="000E42DB" w:rsidRDefault="000E42DB">
      <w:r>
        <w:separator/>
      </w:r>
    </w:p>
  </w:footnote>
  <w:footnote w:type="continuationSeparator" w:id="0">
    <w:p w14:paraId="67331E86" w14:textId="77777777" w:rsidR="000E42DB" w:rsidRDefault="000E4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097997" w14:textId="77777777" w:rsidR="00541EF6" w:rsidRDefault="00541EF6">
    <w:pPr>
      <w:pStyle w:val="Kopfzeile"/>
    </w:pPr>
  </w:p>
  <w:p w14:paraId="5F8A6354" w14:textId="77777777" w:rsidR="00541EF6" w:rsidRDefault="00541EF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6869AC" w14:textId="77777777" w:rsidR="00CE7505" w:rsidRDefault="00CE7505" w:rsidP="00CE7505">
    <w:pPr>
      <w:pStyle w:val="Kopfzeile"/>
      <w:pBdr>
        <w:bottom w:val="single" w:sz="4" w:space="1" w:color="auto"/>
      </w:pBdr>
    </w:pPr>
    <w:r>
      <w:t xml:space="preserve">Beispiel-Prüfliste für die Datenprüfung </w:t>
    </w:r>
  </w:p>
  <w:p w14:paraId="22AAC89F" w14:textId="77777777" w:rsidR="00CE7505" w:rsidRDefault="00CE7505" w:rsidP="00CE7505">
    <w:pPr>
      <w:pStyle w:val="Kopfzeile"/>
      <w:pBdr>
        <w:bottom w:val="single" w:sz="4" w:space="1" w:color="auto"/>
      </w:pBdr>
    </w:pPr>
  </w:p>
  <w:p w14:paraId="0CDF4D23" w14:textId="77777777" w:rsidR="00CE7505" w:rsidRDefault="00CE7505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83C426" w14:textId="77777777" w:rsidR="00541EF6" w:rsidRDefault="00541EF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E9E9AA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00679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67E589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47C491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7E880E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E00037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C96C0F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6ACE04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25385684"/>
    <w:lvl w:ilvl="0">
      <w:numFmt w:val="bullet"/>
      <w:lvlText w:val="*"/>
      <w:lvlJc w:val="left"/>
    </w:lvl>
  </w:abstractNum>
  <w:abstractNum w:abstractNumId="9" w15:restartNumberingAfterBreak="0">
    <w:nsid w:val="05326CA2"/>
    <w:multiLevelType w:val="singleLevel"/>
    <w:tmpl w:val="9C3C2A68"/>
    <w:lvl w:ilvl="0">
      <w:start w:val="1"/>
      <w:numFmt w:val="bullet"/>
      <w:pStyle w:val="Punktliste"/>
      <w:lvlText w:val=""/>
      <w:lvlJc w:val="left"/>
      <w:pPr>
        <w:tabs>
          <w:tab w:val="num" w:pos="955"/>
        </w:tabs>
        <w:ind w:left="955" w:hanging="246"/>
      </w:pPr>
      <w:rPr>
        <w:rFonts w:ascii="Symbol" w:hAnsi="Symbol" w:hint="default"/>
      </w:rPr>
    </w:lvl>
  </w:abstractNum>
  <w:abstractNum w:abstractNumId="10" w15:restartNumberingAfterBreak="0">
    <w:nsid w:val="09745C0C"/>
    <w:multiLevelType w:val="multilevel"/>
    <w:tmpl w:val="98D22396"/>
    <w:lvl w:ilvl="0">
      <w:start w:val="1"/>
      <w:numFmt w:val="bullet"/>
      <w:lvlText w:val=""/>
      <w:lvlJc w:val="left"/>
      <w:pPr>
        <w:tabs>
          <w:tab w:val="num" w:pos="1327"/>
        </w:tabs>
        <w:ind w:left="1327" w:hanging="36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1D2252"/>
    <w:multiLevelType w:val="singleLevel"/>
    <w:tmpl w:val="158ABAE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B327E70"/>
    <w:multiLevelType w:val="hybridMultilevel"/>
    <w:tmpl w:val="044654CA"/>
    <w:lvl w:ilvl="0" w:tplc="84ECDBC8">
      <w:start w:val="1"/>
      <w:numFmt w:val="bullet"/>
      <w:pStyle w:val="Auflistung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184704D"/>
    <w:multiLevelType w:val="multilevel"/>
    <w:tmpl w:val="EA149B24"/>
    <w:lvl w:ilvl="0">
      <w:start w:val="1"/>
      <w:numFmt w:val="bullet"/>
      <w:lvlText w:val=""/>
      <w:lvlJc w:val="left"/>
      <w:pPr>
        <w:tabs>
          <w:tab w:val="num" w:pos="1324"/>
        </w:tabs>
        <w:ind w:left="132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A578EB"/>
    <w:multiLevelType w:val="multilevel"/>
    <w:tmpl w:val="B7085C4A"/>
    <w:lvl w:ilvl="0">
      <w:start w:val="1"/>
      <w:numFmt w:val="decimal"/>
      <w:pStyle w:val="berschrift1"/>
      <w:lvlText w:val="%1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3414"/>
        </w:tabs>
        <w:ind w:left="3414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Restart w:val="0"/>
      <w:lvlText w:val="%1.%2.%3.%4.%5"/>
      <w:lvlJc w:val="left"/>
      <w:pPr>
        <w:tabs>
          <w:tab w:val="num" w:pos="144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4FF5F65"/>
    <w:multiLevelType w:val="multilevel"/>
    <w:tmpl w:val="2E68B140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Restart w:val="0"/>
      <w:pStyle w:val="berschrift5"/>
      <w:lvlText w:val="%1.%2.%3.%4.%5"/>
      <w:lvlJc w:val="left"/>
      <w:pPr>
        <w:tabs>
          <w:tab w:val="num" w:pos="1440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459A594A"/>
    <w:multiLevelType w:val="multilevel"/>
    <w:tmpl w:val="91666248"/>
    <w:lvl w:ilvl="0">
      <w:start w:val="1"/>
      <w:numFmt w:val="decimal"/>
      <w:lvlText w:val="%1."/>
      <w:lvlJc w:val="left"/>
      <w:pPr>
        <w:tabs>
          <w:tab w:val="num" w:pos="1324"/>
        </w:tabs>
        <w:ind w:left="132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D96DA8"/>
    <w:multiLevelType w:val="hybridMultilevel"/>
    <w:tmpl w:val="2B64EA0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1A4E47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5EC8792F"/>
    <w:multiLevelType w:val="multilevel"/>
    <w:tmpl w:val="0407001F"/>
    <w:numStyleLink w:val="111111"/>
  </w:abstractNum>
  <w:abstractNum w:abstractNumId="20" w15:restartNumberingAfterBreak="0">
    <w:nsid w:val="70780DC5"/>
    <w:multiLevelType w:val="multilevel"/>
    <w:tmpl w:val="2E68B140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Restart w:val="0"/>
      <w:lvlText w:val="%1.%2.%3.%4.%5"/>
      <w:lvlJc w:val="left"/>
      <w:pPr>
        <w:tabs>
          <w:tab w:val="num" w:pos="144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74873EF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5FC0843"/>
    <w:multiLevelType w:val="singleLevel"/>
    <w:tmpl w:val="A1CA6734"/>
    <w:lvl w:ilvl="0">
      <w:start w:val="1"/>
      <w:numFmt w:val="bullet"/>
      <w:pStyle w:val="Anweisung"/>
      <w:lvlText w:val=""/>
      <w:lvlJc w:val="left"/>
      <w:pPr>
        <w:tabs>
          <w:tab w:val="num" w:pos="1134"/>
        </w:tabs>
        <w:ind w:left="1134" w:hanging="425"/>
      </w:pPr>
      <w:rPr>
        <w:rFonts w:ascii="Wingdings" w:hAnsi="Wingdings" w:hint="default"/>
      </w:rPr>
    </w:lvl>
  </w:abstractNum>
  <w:abstractNum w:abstractNumId="23" w15:restartNumberingAfterBreak="0">
    <w:nsid w:val="7A600972"/>
    <w:multiLevelType w:val="singleLevel"/>
    <w:tmpl w:val="B38EEBFA"/>
    <w:lvl w:ilvl="0">
      <w:start w:val="1"/>
      <w:numFmt w:val="none"/>
      <w:pStyle w:val="Ergebnis"/>
      <w:lvlText w:val="ü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b/>
        <w:i w:val="0"/>
      </w:rPr>
    </w:lvl>
  </w:abstractNum>
  <w:abstractNum w:abstractNumId="24" w15:restartNumberingAfterBreak="0">
    <w:nsid w:val="7C1B7BF5"/>
    <w:multiLevelType w:val="hybridMultilevel"/>
    <w:tmpl w:val="5400F6DE"/>
    <w:lvl w:ilvl="0" w:tplc="71728FF8">
      <w:start w:val="1"/>
      <w:numFmt w:val="decimal"/>
      <w:pStyle w:val="Num-Liste"/>
      <w:lvlText w:val="%1."/>
      <w:lvlJc w:val="left"/>
      <w:pPr>
        <w:tabs>
          <w:tab w:val="num" w:pos="992"/>
        </w:tabs>
        <w:ind w:left="992" w:hanging="283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4526F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 w16cid:durableId="2146390366">
    <w:abstractNumId w:val="15"/>
  </w:num>
  <w:num w:numId="2" w16cid:durableId="1889145156">
    <w:abstractNumId w:val="14"/>
  </w:num>
  <w:num w:numId="3" w16cid:durableId="1252933020">
    <w:abstractNumId w:val="9"/>
  </w:num>
  <w:num w:numId="4" w16cid:durableId="298078545">
    <w:abstractNumId w:val="4"/>
  </w:num>
  <w:num w:numId="5" w16cid:durableId="1942640431">
    <w:abstractNumId w:val="5"/>
  </w:num>
  <w:num w:numId="6" w16cid:durableId="1946495053">
    <w:abstractNumId w:val="6"/>
  </w:num>
  <w:num w:numId="7" w16cid:durableId="820773698">
    <w:abstractNumId w:val="7"/>
  </w:num>
  <w:num w:numId="8" w16cid:durableId="555512535">
    <w:abstractNumId w:val="23"/>
  </w:num>
  <w:num w:numId="9" w16cid:durableId="1445921397">
    <w:abstractNumId w:val="3"/>
  </w:num>
  <w:num w:numId="10" w16cid:durableId="370417628">
    <w:abstractNumId w:val="1"/>
  </w:num>
  <w:num w:numId="11" w16cid:durableId="1008825998">
    <w:abstractNumId w:val="22"/>
  </w:num>
  <w:num w:numId="12" w16cid:durableId="806387689">
    <w:abstractNumId w:val="22"/>
  </w:num>
  <w:num w:numId="13" w16cid:durableId="1412850781">
    <w:abstractNumId w:val="11"/>
  </w:num>
  <w:num w:numId="14" w16cid:durableId="1263609530">
    <w:abstractNumId w:val="2"/>
  </w:num>
  <w:num w:numId="15" w16cid:durableId="1103721420">
    <w:abstractNumId w:val="0"/>
  </w:num>
  <w:num w:numId="16" w16cid:durableId="341784383">
    <w:abstractNumId w:val="17"/>
  </w:num>
  <w:num w:numId="17" w16cid:durableId="1940723038">
    <w:abstractNumId w:val="24"/>
  </w:num>
  <w:num w:numId="18" w16cid:durableId="1714841787">
    <w:abstractNumId w:val="10"/>
  </w:num>
  <w:num w:numId="19" w16cid:durableId="682247372">
    <w:abstractNumId w:val="13"/>
  </w:num>
  <w:num w:numId="20" w16cid:durableId="83235225">
    <w:abstractNumId w:val="1"/>
    <w:lvlOverride w:ilvl="0">
      <w:startOverride w:val="1"/>
    </w:lvlOverride>
  </w:num>
  <w:num w:numId="21" w16cid:durableId="1592205386">
    <w:abstractNumId w:val="16"/>
  </w:num>
  <w:num w:numId="22" w16cid:durableId="2022777214">
    <w:abstractNumId w:val="24"/>
    <w:lvlOverride w:ilvl="0">
      <w:startOverride w:val="1"/>
    </w:lvlOverride>
  </w:num>
  <w:num w:numId="23" w16cid:durableId="807212344">
    <w:abstractNumId w:val="24"/>
    <w:lvlOverride w:ilvl="0">
      <w:startOverride w:val="1"/>
    </w:lvlOverride>
  </w:num>
  <w:num w:numId="24" w16cid:durableId="1373261891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Helv" w:hAnsi="Helv" w:hint="default"/>
        </w:rPr>
      </w:lvl>
    </w:lvlOverride>
  </w:num>
  <w:num w:numId="25" w16cid:durableId="1737242620">
    <w:abstractNumId w:val="12"/>
  </w:num>
  <w:num w:numId="26" w16cid:durableId="313998499">
    <w:abstractNumId w:val="24"/>
    <w:lvlOverride w:ilvl="0">
      <w:startOverride w:val="1"/>
    </w:lvlOverride>
  </w:num>
  <w:num w:numId="27" w16cid:durableId="174393456">
    <w:abstractNumId w:val="24"/>
    <w:lvlOverride w:ilvl="0">
      <w:startOverride w:val="1"/>
    </w:lvlOverride>
  </w:num>
  <w:num w:numId="28" w16cid:durableId="1319967036">
    <w:abstractNumId w:val="24"/>
    <w:lvlOverride w:ilvl="0">
      <w:startOverride w:val="1"/>
    </w:lvlOverride>
  </w:num>
  <w:num w:numId="29" w16cid:durableId="1652755271">
    <w:abstractNumId w:val="24"/>
    <w:lvlOverride w:ilvl="0">
      <w:startOverride w:val="1"/>
    </w:lvlOverride>
  </w:num>
  <w:num w:numId="30" w16cid:durableId="1130975890">
    <w:abstractNumId w:val="24"/>
    <w:lvlOverride w:ilvl="0">
      <w:startOverride w:val="1"/>
    </w:lvlOverride>
  </w:num>
  <w:num w:numId="31" w16cid:durableId="527646840">
    <w:abstractNumId w:val="24"/>
    <w:lvlOverride w:ilvl="0">
      <w:startOverride w:val="1"/>
    </w:lvlOverride>
  </w:num>
  <w:num w:numId="32" w16cid:durableId="2134246360">
    <w:abstractNumId w:val="19"/>
  </w:num>
  <w:num w:numId="33" w16cid:durableId="1263152402">
    <w:abstractNumId w:val="18"/>
  </w:num>
  <w:num w:numId="34" w16cid:durableId="1022364235">
    <w:abstractNumId w:val="21"/>
  </w:num>
  <w:num w:numId="35" w16cid:durableId="1148862322">
    <w:abstractNumId w:val="25"/>
  </w:num>
  <w:num w:numId="36" w16cid:durableId="2099239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activeWritingStyle w:appName="MSWord" w:lang="de-DE" w:vendorID="9" w:dllVersion="512" w:checkStyle="1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567"/>
  <w:autoHyphenation/>
  <w:consecutiveHyphenLimit w:val="3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16B2"/>
    <w:rsid w:val="000045C6"/>
    <w:rsid w:val="0001690C"/>
    <w:rsid w:val="0002532E"/>
    <w:rsid w:val="00034F18"/>
    <w:rsid w:val="00036B5C"/>
    <w:rsid w:val="000469B4"/>
    <w:rsid w:val="000566D9"/>
    <w:rsid w:val="00075AF8"/>
    <w:rsid w:val="00095364"/>
    <w:rsid w:val="000A161D"/>
    <w:rsid w:val="000A75D6"/>
    <w:rsid w:val="000B0672"/>
    <w:rsid w:val="000B5B55"/>
    <w:rsid w:val="000C266F"/>
    <w:rsid w:val="000C344D"/>
    <w:rsid w:val="000C3F69"/>
    <w:rsid w:val="000E42DB"/>
    <w:rsid w:val="000F0CE4"/>
    <w:rsid w:val="000F11DC"/>
    <w:rsid w:val="000F5925"/>
    <w:rsid w:val="001039E1"/>
    <w:rsid w:val="00105BD5"/>
    <w:rsid w:val="0011009F"/>
    <w:rsid w:val="001104ED"/>
    <w:rsid w:val="001115ED"/>
    <w:rsid w:val="00131410"/>
    <w:rsid w:val="00134FF9"/>
    <w:rsid w:val="001372F5"/>
    <w:rsid w:val="00137A28"/>
    <w:rsid w:val="0015079E"/>
    <w:rsid w:val="0015450E"/>
    <w:rsid w:val="001636DE"/>
    <w:rsid w:val="00166CE7"/>
    <w:rsid w:val="00170870"/>
    <w:rsid w:val="00176537"/>
    <w:rsid w:val="001908EB"/>
    <w:rsid w:val="001A16B2"/>
    <w:rsid w:val="001A35D7"/>
    <w:rsid w:val="001A5B21"/>
    <w:rsid w:val="001A6DF1"/>
    <w:rsid w:val="001A7EAB"/>
    <w:rsid w:val="001B1D50"/>
    <w:rsid w:val="001B5437"/>
    <w:rsid w:val="001D1EF7"/>
    <w:rsid w:val="001D7DD0"/>
    <w:rsid w:val="001E0A80"/>
    <w:rsid w:val="001E101A"/>
    <w:rsid w:val="001E66F4"/>
    <w:rsid w:val="001E7488"/>
    <w:rsid w:val="001F0878"/>
    <w:rsid w:val="001F5179"/>
    <w:rsid w:val="001F79AF"/>
    <w:rsid w:val="00201F7C"/>
    <w:rsid w:val="00204003"/>
    <w:rsid w:val="00207505"/>
    <w:rsid w:val="002108DC"/>
    <w:rsid w:val="00210E9C"/>
    <w:rsid w:val="00221F1D"/>
    <w:rsid w:val="00237E94"/>
    <w:rsid w:val="00244F3E"/>
    <w:rsid w:val="0025044E"/>
    <w:rsid w:val="002515A6"/>
    <w:rsid w:val="00253DF4"/>
    <w:rsid w:val="00260CF4"/>
    <w:rsid w:val="00263CB3"/>
    <w:rsid w:val="00267A22"/>
    <w:rsid w:val="00267F8F"/>
    <w:rsid w:val="00280308"/>
    <w:rsid w:val="00294A5C"/>
    <w:rsid w:val="002B31E5"/>
    <w:rsid w:val="002B7DE1"/>
    <w:rsid w:val="002D45F0"/>
    <w:rsid w:val="002D5324"/>
    <w:rsid w:val="002E15EF"/>
    <w:rsid w:val="002E39A4"/>
    <w:rsid w:val="002E673C"/>
    <w:rsid w:val="002E781E"/>
    <w:rsid w:val="002F0311"/>
    <w:rsid w:val="002F1776"/>
    <w:rsid w:val="00306A89"/>
    <w:rsid w:val="00307D7C"/>
    <w:rsid w:val="00316FDD"/>
    <w:rsid w:val="003173C6"/>
    <w:rsid w:val="0031777D"/>
    <w:rsid w:val="003236F2"/>
    <w:rsid w:val="00323FB6"/>
    <w:rsid w:val="003360AE"/>
    <w:rsid w:val="00340FB4"/>
    <w:rsid w:val="00342FDD"/>
    <w:rsid w:val="00347C6B"/>
    <w:rsid w:val="00350D2A"/>
    <w:rsid w:val="003624B1"/>
    <w:rsid w:val="00366B58"/>
    <w:rsid w:val="00382557"/>
    <w:rsid w:val="00383B32"/>
    <w:rsid w:val="00383E90"/>
    <w:rsid w:val="0039026A"/>
    <w:rsid w:val="003909E9"/>
    <w:rsid w:val="003914CA"/>
    <w:rsid w:val="00392506"/>
    <w:rsid w:val="00395361"/>
    <w:rsid w:val="00397E3F"/>
    <w:rsid w:val="003A109B"/>
    <w:rsid w:val="003A450C"/>
    <w:rsid w:val="003B1ED4"/>
    <w:rsid w:val="003C0DE9"/>
    <w:rsid w:val="003C0ED3"/>
    <w:rsid w:val="003D20EC"/>
    <w:rsid w:val="003F3723"/>
    <w:rsid w:val="00400BE6"/>
    <w:rsid w:val="004029F2"/>
    <w:rsid w:val="00406636"/>
    <w:rsid w:val="00417942"/>
    <w:rsid w:val="00427DC0"/>
    <w:rsid w:val="00442276"/>
    <w:rsid w:val="00445424"/>
    <w:rsid w:val="00465CE9"/>
    <w:rsid w:val="004708FF"/>
    <w:rsid w:val="00470909"/>
    <w:rsid w:val="00477655"/>
    <w:rsid w:val="00481700"/>
    <w:rsid w:val="00492DBF"/>
    <w:rsid w:val="00494C11"/>
    <w:rsid w:val="004B226B"/>
    <w:rsid w:val="004D4BB0"/>
    <w:rsid w:val="004E3635"/>
    <w:rsid w:val="004F7B0E"/>
    <w:rsid w:val="00501597"/>
    <w:rsid w:val="00503401"/>
    <w:rsid w:val="005172CB"/>
    <w:rsid w:val="00531A58"/>
    <w:rsid w:val="00536FB9"/>
    <w:rsid w:val="005374E6"/>
    <w:rsid w:val="00541EF6"/>
    <w:rsid w:val="00545CB7"/>
    <w:rsid w:val="005522BF"/>
    <w:rsid w:val="00557608"/>
    <w:rsid w:val="00561A9B"/>
    <w:rsid w:val="00567A42"/>
    <w:rsid w:val="00567E50"/>
    <w:rsid w:val="00572C4C"/>
    <w:rsid w:val="0058342B"/>
    <w:rsid w:val="005878A4"/>
    <w:rsid w:val="005A1334"/>
    <w:rsid w:val="005B1A15"/>
    <w:rsid w:val="005C67FB"/>
    <w:rsid w:val="005D47CB"/>
    <w:rsid w:val="005D5D33"/>
    <w:rsid w:val="005E16DF"/>
    <w:rsid w:val="005E252F"/>
    <w:rsid w:val="005E25B7"/>
    <w:rsid w:val="005E553E"/>
    <w:rsid w:val="005F5ABD"/>
    <w:rsid w:val="006046A9"/>
    <w:rsid w:val="00605AF8"/>
    <w:rsid w:val="00607230"/>
    <w:rsid w:val="0061084F"/>
    <w:rsid w:val="006149CE"/>
    <w:rsid w:val="00621D51"/>
    <w:rsid w:val="00623698"/>
    <w:rsid w:val="00626CC3"/>
    <w:rsid w:val="00630F18"/>
    <w:rsid w:val="006310D6"/>
    <w:rsid w:val="00632A19"/>
    <w:rsid w:val="00635EB3"/>
    <w:rsid w:val="00636224"/>
    <w:rsid w:val="00640933"/>
    <w:rsid w:val="00641216"/>
    <w:rsid w:val="00646095"/>
    <w:rsid w:val="0065561D"/>
    <w:rsid w:val="00657D7A"/>
    <w:rsid w:val="00661A8E"/>
    <w:rsid w:val="006648FF"/>
    <w:rsid w:val="0067261C"/>
    <w:rsid w:val="00674F46"/>
    <w:rsid w:val="00680365"/>
    <w:rsid w:val="006824B9"/>
    <w:rsid w:val="006952AB"/>
    <w:rsid w:val="006A4EC1"/>
    <w:rsid w:val="006A6734"/>
    <w:rsid w:val="006A7FAA"/>
    <w:rsid w:val="006B6858"/>
    <w:rsid w:val="006C0085"/>
    <w:rsid w:val="006C03CE"/>
    <w:rsid w:val="006E08F1"/>
    <w:rsid w:val="006E0AB5"/>
    <w:rsid w:val="006E0B3C"/>
    <w:rsid w:val="006E65EF"/>
    <w:rsid w:val="006F0C90"/>
    <w:rsid w:val="006F1923"/>
    <w:rsid w:val="006F2EFB"/>
    <w:rsid w:val="006F4D08"/>
    <w:rsid w:val="006F5C62"/>
    <w:rsid w:val="006F74D5"/>
    <w:rsid w:val="00710788"/>
    <w:rsid w:val="00720207"/>
    <w:rsid w:val="007206BB"/>
    <w:rsid w:val="00727B8A"/>
    <w:rsid w:val="00731D00"/>
    <w:rsid w:val="00744D26"/>
    <w:rsid w:val="0074550D"/>
    <w:rsid w:val="00754572"/>
    <w:rsid w:val="007646EA"/>
    <w:rsid w:val="00764A65"/>
    <w:rsid w:val="00770E15"/>
    <w:rsid w:val="00772732"/>
    <w:rsid w:val="007729AE"/>
    <w:rsid w:val="007729D2"/>
    <w:rsid w:val="00774072"/>
    <w:rsid w:val="00774E73"/>
    <w:rsid w:val="00774F1C"/>
    <w:rsid w:val="00782E29"/>
    <w:rsid w:val="00790F88"/>
    <w:rsid w:val="007956A8"/>
    <w:rsid w:val="007A2AE7"/>
    <w:rsid w:val="007B06BB"/>
    <w:rsid w:val="007D17D5"/>
    <w:rsid w:val="007D1BD8"/>
    <w:rsid w:val="007D3D48"/>
    <w:rsid w:val="007D52D4"/>
    <w:rsid w:val="007F12B3"/>
    <w:rsid w:val="008048B9"/>
    <w:rsid w:val="00823052"/>
    <w:rsid w:val="00824331"/>
    <w:rsid w:val="008254F7"/>
    <w:rsid w:val="008314E6"/>
    <w:rsid w:val="00835285"/>
    <w:rsid w:val="00844E42"/>
    <w:rsid w:val="008514E5"/>
    <w:rsid w:val="008548B9"/>
    <w:rsid w:val="00861B6E"/>
    <w:rsid w:val="008639F4"/>
    <w:rsid w:val="00866212"/>
    <w:rsid w:val="00876E20"/>
    <w:rsid w:val="00880142"/>
    <w:rsid w:val="008815BA"/>
    <w:rsid w:val="00885C66"/>
    <w:rsid w:val="008A0429"/>
    <w:rsid w:val="008A26DF"/>
    <w:rsid w:val="008B142E"/>
    <w:rsid w:val="008B56F7"/>
    <w:rsid w:val="008C14F8"/>
    <w:rsid w:val="008C1FD6"/>
    <w:rsid w:val="008D69B9"/>
    <w:rsid w:val="008E0C99"/>
    <w:rsid w:val="008E5D7C"/>
    <w:rsid w:val="008E7407"/>
    <w:rsid w:val="00903DAF"/>
    <w:rsid w:val="00907564"/>
    <w:rsid w:val="00915C62"/>
    <w:rsid w:val="00917026"/>
    <w:rsid w:val="00924785"/>
    <w:rsid w:val="009423AB"/>
    <w:rsid w:val="0094435E"/>
    <w:rsid w:val="009563A2"/>
    <w:rsid w:val="0097335C"/>
    <w:rsid w:val="00983881"/>
    <w:rsid w:val="00983A64"/>
    <w:rsid w:val="00985059"/>
    <w:rsid w:val="00985EF9"/>
    <w:rsid w:val="00986D44"/>
    <w:rsid w:val="009A0E71"/>
    <w:rsid w:val="009B0D1B"/>
    <w:rsid w:val="009B178D"/>
    <w:rsid w:val="009B282F"/>
    <w:rsid w:val="009B5605"/>
    <w:rsid w:val="009C785C"/>
    <w:rsid w:val="009E0A93"/>
    <w:rsid w:val="009E10DC"/>
    <w:rsid w:val="009E579E"/>
    <w:rsid w:val="00A06E54"/>
    <w:rsid w:val="00A12883"/>
    <w:rsid w:val="00A131C3"/>
    <w:rsid w:val="00A23940"/>
    <w:rsid w:val="00A24CB9"/>
    <w:rsid w:val="00A3195B"/>
    <w:rsid w:val="00A32612"/>
    <w:rsid w:val="00A34B10"/>
    <w:rsid w:val="00A37A01"/>
    <w:rsid w:val="00A66EE6"/>
    <w:rsid w:val="00A729F2"/>
    <w:rsid w:val="00A72AC2"/>
    <w:rsid w:val="00A77A45"/>
    <w:rsid w:val="00A81584"/>
    <w:rsid w:val="00A84EEE"/>
    <w:rsid w:val="00A941CD"/>
    <w:rsid w:val="00A94847"/>
    <w:rsid w:val="00A960F0"/>
    <w:rsid w:val="00A96189"/>
    <w:rsid w:val="00AA3B4E"/>
    <w:rsid w:val="00AC4415"/>
    <w:rsid w:val="00AC751E"/>
    <w:rsid w:val="00AD0707"/>
    <w:rsid w:val="00AD3A47"/>
    <w:rsid w:val="00AE08F4"/>
    <w:rsid w:val="00AE3F6B"/>
    <w:rsid w:val="00AE4D65"/>
    <w:rsid w:val="00AF6F81"/>
    <w:rsid w:val="00B01C2E"/>
    <w:rsid w:val="00B0247B"/>
    <w:rsid w:val="00B0502F"/>
    <w:rsid w:val="00B05938"/>
    <w:rsid w:val="00B13BB6"/>
    <w:rsid w:val="00B153D0"/>
    <w:rsid w:val="00B23F92"/>
    <w:rsid w:val="00B41328"/>
    <w:rsid w:val="00B41881"/>
    <w:rsid w:val="00B5239D"/>
    <w:rsid w:val="00B55FF4"/>
    <w:rsid w:val="00B601E7"/>
    <w:rsid w:val="00B664A2"/>
    <w:rsid w:val="00B821CC"/>
    <w:rsid w:val="00B8464D"/>
    <w:rsid w:val="00B8578C"/>
    <w:rsid w:val="00B90FC6"/>
    <w:rsid w:val="00B93BCF"/>
    <w:rsid w:val="00BA63BC"/>
    <w:rsid w:val="00BB2318"/>
    <w:rsid w:val="00BB4778"/>
    <w:rsid w:val="00BB61C1"/>
    <w:rsid w:val="00BC7AFA"/>
    <w:rsid w:val="00BD32CD"/>
    <w:rsid w:val="00BE34B5"/>
    <w:rsid w:val="00BE45EE"/>
    <w:rsid w:val="00BE7904"/>
    <w:rsid w:val="00BF3F14"/>
    <w:rsid w:val="00BF672F"/>
    <w:rsid w:val="00C01184"/>
    <w:rsid w:val="00C012BA"/>
    <w:rsid w:val="00C015F8"/>
    <w:rsid w:val="00C02F2D"/>
    <w:rsid w:val="00C054FE"/>
    <w:rsid w:val="00C06B2B"/>
    <w:rsid w:val="00C144DA"/>
    <w:rsid w:val="00C2081B"/>
    <w:rsid w:val="00C44D0A"/>
    <w:rsid w:val="00C46F17"/>
    <w:rsid w:val="00C5000C"/>
    <w:rsid w:val="00C54BB8"/>
    <w:rsid w:val="00C639FE"/>
    <w:rsid w:val="00C6468C"/>
    <w:rsid w:val="00C71F51"/>
    <w:rsid w:val="00C826A8"/>
    <w:rsid w:val="00C86DA4"/>
    <w:rsid w:val="00C8784E"/>
    <w:rsid w:val="00C90B43"/>
    <w:rsid w:val="00C91C83"/>
    <w:rsid w:val="00C936D3"/>
    <w:rsid w:val="00CA0A62"/>
    <w:rsid w:val="00CA0B28"/>
    <w:rsid w:val="00CA14D2"/>
    <w:rsid w:val="00CB3DFE"/>
    <w:rsid w:val="00CC0D82"/>
    <w:rsid w:val="00CC14FB"/>
    <w:rsid w:val="00CC4269"/>
    <w:rsid w:val="00CE3ED9"/>
    <w:rsid w:val="00CE7505"/>
    <w:rsid w:val="00CF5F53"/>
    <w:rsid w:val="00CF6DEE"/>
    <w:rsid w:val="00D00D58"/>
    <w:rsid w:val="00D0740C"/>
    <w:rsid w:val="00D20AC3"/>
    <w:rsid w:val="00D24D71"/>
    <w:rsid w:val="00D25E0A"/>
    <w:rsid w:val="00D27022"/>
    <w:rsid w:val="00D504CA"/>
    <w:rsid w:val="00D50700"/>
    <w:rsid w:val="00D55B01"/>
    <w:rsid w:val="00D561AE"/>
    <w:rsid w:val="00D71A6C"/>
    <w:rsid w:val="00D72F75"/>
    <w:rsid w:val="00D735BF"/>
    <w:rsid w:val="00D74CD2"/>
    <w:rsid w:val="00D82431"/>
    <w:rsid w:val="00D937EE"/>
    <w:rsid w:val="00D97019"/>
    <w:rsid w:val="00DA0745"/>
    <w:rsid w:val="00DA55A6"/>
    <w:rsid w:val="00DB5210"/>
    <w:rsid w:val="00DB5421"/>
    <w:rsid w:val="00DC4182"/>
    <w:rsid w:val="00DC7FD6"/>
    <w:rsid w:val="00DD16B0"/>
    <w:rsid w:val="00DE10C3"/>
    <w:rsid w:val="00DF196C"/>
    <w:rsid w:val="00DF1EBF"/>
    <w:rsid w:val="00DF5046"/>
    <w:rsid w:val="00E01A5A"/>
    <w:rsid w:val="00E10130"/>
    <w:rsid w:val="00E1039B"/>
    <w:rsid w:val="00E13A2B"/>
    <w:rsid w:val="00E20C71"/>
    <w:rsid w:val="00E32DF9"/>
    <w:rsid w:val="00E34A32"/>
    <w:rsid w:val="00E630A6"/>
    <w:rsid w:val="00E66DDD"/>
    <w:rsid w:val="00E71C07"/>
    <w:rsid w:val="00E7343C"/>
    <w:rsid w:val="00E85872"/>
    <w:rsid w:val="00E94AE7"/>
    <w:rsid w:val="00E95F15"/>
    <w:rsid w:val="00EC1242"/>
    <w:rsid w:val="00ED07C5"/>
    <w:rsid w:val="00ED524C"/>
    <w:rsid w:val="00EE5E85"/>
    <w:rsid w:val="00EE6B07"/>
    <w:rsid w:val="00EF3201"/>
    <w:rsid w:val="00EF4000"/>
    <w:rsid w:val="00EF40E9"/>
    <w:rsid w:val="00F01482"/>
    <w:rsid w:val="00F0745E"/>
    <w:rsid w:val="00F24C4D"/>
    <w:rsid w:val="00F30608"/>
    <w:rsid w:val="00F33B71"/>
    <w:rsid w:val="00F34F21"/>
    <w:rsid w:val="00F4127D"/>
    <w:rsid w:val="00F45253"/>
    <w:rsid w:val="00F47E72"/>
    <w:rsid w:val="00F50B55"/>
    <w:rsid w:val="00F5231C"/>
    <w:rsid w:val="00F5671F"/>
    <w:rsid w:val="00F60ABA"/>
    <w:rsid w:val="00F65033"/>
    <w:rsid w:val="00F71382"/>
    <w:rsid w:val="00F74438"/>
    <w:rsid w:val="00F77261"/>
    <w:rsid w:val="00F8048B"/>
    <w:rsid w:val="00F836D5"/>
    <w:rsid w:val="00FB0E70"/>
    <w:rsid w:val="00FB5925"/>
    <w:rsid w:val="00FB5AFF"/>
    <w:rsid w:val="00FB6304"/>
    <w:rsid w:val="00FC2C6D"/>
    <w:rsid w:val="00FC7AF1"/>
    <w:rsid w:val="00FD77CB"/>
    <w:rsid w:val="00FE0799"/>
    <w:rsid w:val="00FF3842"/>
    <w:rsid w:val="00FF7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5AF7A840"/>
  <w15:chartTrackingRefBased/>
  <w15:docId w15:val="{E6544194-65A2-4558-B0C0-CD15DAD4D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line="300" w:lineRule="atLeast"/>
    </w:pPr>
    <w:rPr>
      <w:rFonts w:ascii="Arial" w:hAnsi="Arial"/>
    </w:rPr>
  </w:style>
  <w:style w:type="paragraph" w:styleId="berschrift1">
    <w:name w:val="heading 1"/>
    <w:basedOn w:val="Standard"/>
    <w:next w:val="TXT"/>
    <w:qFormat/>
    <w:rsid w:val="002B31E5"/>
    <w:pPr>
      <w:keepNext/>
      <w:keepLines/>
      <w:widowControl w:val="0"/>
      <w:numPr>
        <w:numId w:val="2"/>
      </w:numPr>
      <w:tabs>
        <w:tab w:val="clear" w:pos="567"/>
        <w:tab w:val="num" w:pos="709"/>
      </w:tabs>
      <w:spacing w:after="160" w:line="312" w:lineRule="auto"/>
      <w:ind w:left="709" w:hanging="709"/>
      <w:outlineLvl w:val="0"/>
    </w:pPr>
    <w:rPr>
      <w:b/>
      <w:snapToGrid w:val="0"/>
      <w:kern w:val="28"/>
      <w:sz w:val="32"/>
    </w:rPr>
  </w:style>
  <w:style w:type="paragraph" w:styleId="berschrift2">
    <w:name w:val="heading 2"/>
    <w:basedOn w:val="Standard"/>
    <w:next w:val="TXT"/>
    <w:qFormat/>
    <w:pPr>
      <w:keepNext/>
      <w:keepLines/>
      <w:numPr>
        <w:ilvl w:val="1"/>
        <w:numId w:val="2"/>
      </w:numPr>
      <w:tabs>
        <w:tab w:val="clear" w:pos="576"/>
        <w:tab w:val="num" w:pos="709"/>
      </w:tabs>
      <w:spacing w:before="460" w:after="160" w:line="312" w:lineRule="auto"/>
      <w:ind w:left="709" w:hanging="709"/>
      <w:outlineLvl w:val="1"/>
    </w:pPr>
    <w:rPr>
      <w:b/>
      <w:snapToGrid w:val="0"/>
      <w:sz w:val="28"/>
    </w:rPr>
  </w:style>
  <w:style w:type="paragraph" w:styleId="berschrift3">
    <w:name w:val="heading 3"/>
    <w:basedOn w:val="Standard"/>
    <w:next w:val="TXT"/>
    <w:qFormat/>
    <w:pPr>
      <w:keepNext/>
      <w:keepLines/>
      <w:widowControl w:val="0"/>
      <w:numPr>
        <w:ilvl w:val="2"/>
        <w:numId w:val="2"/>
      </w:numPr>
      <w:tabs>
        <w:tab w:val="left" w:pos="748"/>
      </w:tabs>
      <w:spacing w:before="460" w:after="160" w:line="312" w:lineRule="auto"/>
      <w:ind w:left="748" w:hanging="748"/>
      <w:outlineLvl w:val="2"/>
    </w:pPr>
    <w:rPr>
      <w:b/>
      <w:snapToGrid w:val="0"/>
      <w:sz w:val="24"/>
    </w:rPr>
  </w:style>
  <w:style w:type="paragraph" w:styleId="berschrift4">
    <w:name w:val="heading 4"/>
    <w:basedOn w:val="Standard"/>
    <w:next w:val="TXT"/>
    <w:qFormat/>
    <w:rsid w:val="00DF1EBF"/>
    <w:pPr>
      <w:keepNext/>
      <w:keepLines/>
      <w:widowControl w:val="0"/>
      <w:spacing w:before="240" w:after="160" w:line="312" w:lineRule="auto"/>
      <w:outlineLvl w:val="3"/>
    </w:pPr>
    <w:rPr>
      <w:b/>
      <w:i/>
      <w:snapToGrid w:val="0"/>
      <w:sz w:val="24"/>
    </w:rPr>
  </w:style>
  <w:style w:type="paragraph" w:styleId="berschrift5">
    <w:name w:val="heading 5"/>
    <w:basedOn w:val="Standard"/>
    <w:next w:val="Standard"/>
    <w:qFormat/>
    <w:pPr>
      <w:widowControl w:val="0"/>
      <w:numPr>
        <w:ilvl w:val="4"/>
        <w:numId w:val="1"/>
      </w:numPr>
      <w:spacing w:before="240" w:after="60"/>
      <w:outlineLvl w:val="4"/>
    </w:pPr>
    <w:rPr>
      <w:snapToGrid w:val="0"/>
      <w:sz w:val="22"/>
    </w:rPr>
  </w:style>
  <w:style w:type="paragraph" w:styleId="berschrift6">
    <w:name w:val="heading 6"/>
    <w:basedOn w:val="Standard"/>
    <w:next w:val="Standard"/>
    <w:qFormat/>
    <w:pPr>
      <w:widowControl w:val="0"/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napToGrid w:val="0"/>
      <w:sz w:val="22"/>
    </w:rPr>
  </w:style>
  <w:style w:type="paragraph" w:styleId="berschrift7">
    <w:name w:val="heading 7"/>
    <w:basedOn w:val="Standard"/>
    <w:next w:val="Standard"/>
    <w:qFormat/>
    <w:pPr>
      <w:widowControl w:val="0"/>
      <w:numPr>
        <w:ilvl w:val="6"/>
        <w:numId w:val="1"/>
      </w:numPr>
      <w:spacing w:before="240" w:after="60"/>
      <w:outlineLvl w:val="6"/>
    </w:pPr>
    <w:rPr>
      <w:snapToGrid w:val="0"/>
    </w:rPr>
  </w:style>
  <w:style w:type="paragraph" w:styleId="berschrift8">
    <w:name w:val="heading 8"/>
    <w:basedOn w:val="Standard"/>
    <w:next w:val="Standard"/>
    <w:qFormat/>
    <w:pPr>
      <w:widowControl w:val="0"/>
      <w:numPr>
        <w:ilvl w:val="7"/>
        <w:numId w:val="1"/>
      </w:numPr>
      <w:spacing w:before="240" w:after="60"/>
      <w:outlineLvl w:val="7"/>
    </w:pPr>
    <w:rPr>
      <w:i/>
      <w:snapToGrid w:val="0"/>
    </w:rPr>
  </w:style>
  <w:style w:type="paragraph" w:styleId="berschrift9">
    <w:name w:val="heading 9"/>
    <w:basedOn w:val="Standard"/>
    <w:next w:val="Standard"/>
    <w:qFormat/>
    <w:pPr>
      <w:widowControl w:val="0"/>
      <w:numPr>
        <w:ilvl w:val="8"/>
        <w:numId w:val="1"/>
      </w:numPr>
      <w:spacing w:before="240" w:after="60"/>
      <w:outlineLvl w:val="8"/>
    </w:pPr>
    <w:rPr>
      <w:b/>
      <w:i/>
      <w:snapToGrid w:val="0"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XT">
    <w:name w:val="TXT"/>
    <w:basedOn w:val="Standard"/>
    <w:link w:val="TXTZchn"/>
    <w:pPr>
      <w:spacing w:after="140"/>
    </w:pPr>
    <w:rPr>
      <w:snapToGrid w:val="0"/>
    </w:rPr>
  </w:style>
  <w:style w:type="paragraph" w:customStyle="1" w:styleId="Beispiel">
    <w:name w:val="Beispiel"/>
    <w:basedOn w:val="Standard"/>
    <w:rsid w:val="00F5231C"/>
    <w:pPr>
      <w:widowControl w:val="0"/>
      <w:spacing w:before="120" w:after="120"/>
      <w:ind w:left="992"/>
    </w:pPr>
    <w:rPr>
      <w:b/>
      <w:i/>
      <w:snapToGrid w:val="0"/>
    </w:rPr>
  </w:style>
  <w:style w:type="paragraph" w:customStyle="1" w:styleId="Einzug">
    <w:name w:val="Einzug"/>
    <w:basedOn w:val="TXT"/>
    <w:rsid w:val="00A37A01"/>
    <w:pPr>
      <w:spacing w:before="120" w:after="120"/>
      <w:ind w:left="992"/>
    </w:pPr>
  </w:style>
  <w:style w:type="paragraph" w:customStyle="1" w:styleId="EinzugE">
    <w:name w:val="EinzugE"/>
    <w:basedOn w:val="Standard"/>
    <w:next w:val="TXT"/>
    <w:pPr>
      <w:widowControl w:val="0"/>
      <w:spacing w:after="260"/>
      <w:ind w:left="993"/>
    </w:pPr>
    <w:rPr>
      <w:snapToGrid w:val="0"/>
      <w:lang w:val="en-US"/>
    </w:rPr>
  </w:style>
  <w:style w:type="paragraph" w:styleId="Beschriftung">
    <w:name w:val="caption"/>
    <w:basedOn w:val="Standard"/>
    <w:next w:val="Standard"/>
    <w:qFormat/>
    <w:pPr>
      <w:widowControl w:val="0"/>
      <w:spacing w:before="120" w:after="120" w:line="260" w:lineRule="atLeast"/>
    </w:pPr>
    <w:rPr>
      <w:snapToGrid w:val="0"/>
      <w:sz w:val="16"/>
    </w:rPr>
  </w:style>
  <w:style w:type="paragraph" w:customStyle="1" w:styleId="Hinweis">
    <w:name w:val="Hinweis"/>
    <w:basedOn w:val="Standard"/>
    <w:next w:val="TXT"/>
    <w:rsid w:val="00907564"/>
    <w:pPr>
      <w:widowControl w:val="0"/>
      <w:spacing w:before="120" w:after="260"/>
      <w:ind w:left="2552"/>
    </w:pPr>
    <w:rPr>
      <w:b/>
      <w:i/>
      <w:snapToGrid w:val="0"/>
    </w:rPr>
  </w:style>
  <w:style w:type="paragraph" w:customStyle="1" w:styleId="TXTzus">
    <w:name w:val="TXT_zus"/>
    <w:basedOn w:val="TXT"/>
    <w:pPr>
      <w:keepNext/>
      <w:keepLines/>
    </w:pPr>
  </w:style>
  <w:style w:type="character" w:styleId="Kommentarzeichen">
    <w:name w:val="annotation reference"/>
    <w:semiHidden/>
    <w:rPr>
      <w:sz w:val="16"/>
    </w:rPr>
  </w:style>
  <w:style w:type="paragraph" w:customStyle="1" w:styleId="Punktliste">
    <w:name w:val="Punktliste"/>
    <w:basedOn w:val="PunktlisteE"/>
    <w:link w:val="PunktlisteZchn"/>
    <w:rsid w:val="00BB61C1"/>
    <w:pPr>
      <w:numPr>
        <w:numId w:val="3"/>
      </w:numPr>
      <w:tabs>
        <w:tab w:val="clear" w:pos="1418"/>
        <w:tab w:val="clear" w:pos="1985"/>
        <w:tab w:val="clear" w:pos="2268"/>
        <w:tab w:val="clear" w:pos="2552"/>
        <w:tab w:val="left" w:pos="1417"/>
        <w:tab w:val="left" w:pos="1700"/>
        <w:tab w:val="left" w:pos="1983"/>
        <w:tab w:val="left" w:pos="2266"/>
        <w:tab w:val="left" w:pos="2551"/>
        <w:tab w:val="left" w:pos="2834"/>
        <w:tab w:val="left" w:pos="3117"/>
        <w:tab w:val="left" w:pos="3400"/>
        <w:tab w:val="left" w:pos="3684"/>
        <w:tab w:val="left" w:pos="3968"/>
        <w:tab w:val="left" w:pos="4251"/>
        <w:tab w:val="left" w:pos="4534"/>
        <w:tab w:val="left" w:pos="4818"/>
        <w:tab w:val="left" w:pos="5101"/>
        <w:tab w:val="left" w:pos="5385"/>
        <w:tab w:val="left" w:pos="5668"/>
        <w:tab w:val="left" w:pos="5952"/>
        <w:tab w:val="left" w:pos="6235"/>
        <w:tab w:val="left" w:pos="6518"/>
        <w:tab w:val="left" w:pos="6802"/>
        <w:tab w:val="left" w:pos="7086"/>
        <w:tab w:val="left" w:pos="7369"/>
      </w:tabs>
      <w:spacing w:before="120" w:after="120"/>
      <w:ind w:left="993" w:hanging="284"/>
    </w:pPr>
  </w:style>
  <w:style w:type="paragraph" w:customStyle="1" w:styleId="PunktlisteE">
    <w:name w:val="Punktliste_E"/>
    <w:basedOn w:val="Standard"/>
    <w:next w:val="TXT"/>
    <w:link w:val="PunktlisteEZchn"/>
    <w:rsid w:val="001372F5"/>
    <w:pPr>
      <w:keepLines/>
      <w:tabs>
        <w:tab w:val="left" w:pos="993"/>
        <w:tab w:val="left" w:pos="1134"/>
        <w:tab w:val="left" w:pos="1418"/>
        <w:tab w:val="left" w:pos="1985"/>
        <w:tab w:val="left" w:pos="2268"/>
        <w:tab w:val="left" w:pos="2552"/>
      </w:tabs>
      <w:spacing w:after="260"/>
    </w:pPr>
    <w:rPr>
      <w:snapToGrid w:val="0"/>
    </w:rPr>
  </w:style>
  <w:style w:type="paragraph" w:styleId="Kopfzeile">
    <w:name w:val="header"/>
    <w:basedOn w:val="Standard"/>
    <w:pPr>
      <w:tabs>
        <w:tab w:val="right" w:pos="9072"/>
      </w:tabs>
    </w:pPr>
    <w:rPr>
      <w:b/>
    </w:rPr>
  </w:style>
  <w:style w:type="paragraph" w:styleId="Fuzeile">
    <w:name w:val="footer"/>
    <w:basedOn w:val="Standard"/>
    <w:pPr>
      <w:tabs>
        <w:tab w:val="right" w:pos="9072"/>
      </w:tabs>
    </w:pPr>
  </w:style>
  <w:style w:type="paragraph" w:customStyle="1" w:styleId="Name">
    <w:name w:val="Name"/>
    <w:basedOn w:val="Standard"/>
    <w:rsid w:val="00605AF8"/>
    <w:pPr>
      <w:jc w:val="center"/>
    </w:pPr>
    <w:rPr>
      <w:b/>
      <w:sz w:val="28"/>
    </w:rPr>
  </w:style>
  <w:style w:type="paragraph" w:customStyle="1" w:styleId="Inhalt">
    <w:name w:val="Inhalt"/>
    <w:basedOn w:val="berschrift1"/>
    <w:pPr>
      <w:numPr>
        <w:numId w:val="0"/>
      </w:numPr>
    </w:pPr>
  </w:style>
  <w:style w:type="paragraph" w:styleId="Verzeichnis2">
    <w:name w:val="toc 2"/>
    <w:basedOn w:val="Standard"/>
    <w:next w:val="Standard"/>
    <w:semiHidden/>
    <w:pPr>
      <w:tabs>
        <w:tab w:val="left" w:pos="800"/>
        <w:tab w:val="left" w:pos="1276"/>
        <w:tab w:val="right" w:leader="dot" w:pos="8789"/>
      </w:tabs>
      <w:spacing w:before="140"/>
      <w:ind w:left="567"/>
    </w:pPr>
    <w:rPr>
      <w:noProof/>
    </w:rPr>
  </w:style>
  <w:style w:type="paragraph" w:styleId="Verzeichnis1">
    <w:name w:val="toc 1"/>
    <w:basedOn w:val="Standard"/>
    <w:next w:val="Standard"/>
    <w:semiHidden/>
    <w:pPr>
      <w:keepNext/>
      <w:tabs>
        <w:tab w:val="left" w:pos="567"/>
        <w:tab w:val="right" w:leader="dot" w:pos="8789"/>
      </w:tabs>
      <w:spacing w:before="260"/>
      <w:ind w:left="284"/>
    </w:pPr>
    <w:rPr>
      <w:b/>
      <w:noProof/>
    </w:rPr>
  </w:style>
  <w:style w:type="paragraph" w:styleId="Verzeichnis3">
    <w:name w:val="toc 3"/>
    <w:basedOn w:val="Standard"/>
    <w:next w:val="Standard"/>
    <w:semiHidden/>
    <w:pPr>
      <w:tabs>
        <w:tab w:val="left" w:pos="1985"/>
        <w:tab w:val="right" w:leader="dot" w:pos="8789"/>
      </w:tabs>
      <w:spacing w:before="140"/>
      <w:ind w:left="1276"/>
    </w:pPr>
    <w:rPr>
      <w:noProof/>
    </w:rPr>
  </w:style>
  <w:style w:type="paragraph" w:styleId="Verzeichnis4">
    <w:name w:val="toc 4"/>
    <w:basedOn w:val="Standard"/>
    <w:next w:val="Standard"/>
    <w:autoRedefine/>
    <w:semiHidden/>
    <w:pPr>
      <w:ind w:left="600"/>
    </w:pPr>
  </w:style>
  <w:style w:type="paragraph" w:styleId="Verzeichnis5">
    <w:name w:val="toc 5"/>
    <w:basedOn w:val="Standard"/>
    <w:next w:val="Standard"/>
    <w:autoRedefine/>
    <w:semiHidden/>
    <w:pPr>
      <w:ind w:left="800"/>
    </w:pPr>
  </w:style>
  <w:style w:type="paragraph" w:styleId="Verzeichnis6">
    <w:name w:val="toc 6"/>
    <w:basedOn w:val="Standard"/>
    <w:next w:val="Standard"/>
    <w:autoRedefine/>
    <w:semiHidden/>
    <w:pPr>
      <w:ind w:left="1000"/>
    </w:pPr>
  </w:style>
  <w:style w:type="paragraph" w:styleId="Verzeichnis7">
    <w:name w:val="toc 7"/>
    <w:basedOn w:val="Standard"/>
    <w:next w:val="Standard"/>
    <w:autoRedefine/>
    <w:semiHidden/>
    <w:pPr>
      <w:ind w:left="1200"/>
    </w:pPr>
  </w:style>
  <w:style w:type="paragraph" w:styleId="Verzeichnis8">
    <w:name w:val="toc 8"/>
    <w:basedOn w:val="Standard"/>
    <w:next w:val="Standard"/>
    <w:autoRedefine/>
    <w:semiHidden/>
    <w:pPr>
      <w:ind w:left="1400"/>
    </w:pPr>
  </w:style>
  <w:style w:type="paragraph" w:styleId="Verzeichnis9">
    <w:name w:val="toc 9"/>
    <w:basedOn w:val="Standard"/>
    <w:next w:val="Standard"/>
    <w:autoRedefine/>
    <w:semiHidden/>
    <w:pPr>
      <w:ind w:left="1600"/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</w:rPr>
  </w:style>
  <w:style w:type="paragraph" w:styleId="Index1">
    <w:name w:val="index 1"/>
    <w:basedOn w:val="Standard"/>
    <w:next w:val="Standard"/>
    <w:autoRedefine/>
    <w:semiHidden/>
    <w:pPr>
      <w:keepNext/>
      <w:keepLines/>
      <w:tabs>
        <w:tab w:val="right" w:leader="dot" w:pos="4165"/>
      </w:tabs>
      <w:ind w:left="198" w:hanging="198"/>
    </w:pPr>
    <w:rPr>
      <w:b/>
      <w:noProof/>
    </w:rPr>
  </w:style>
  <w:style w:type="paragraph" w:customStyle="1" w:styleId="Ergebnis">
    <w:name w:val="Ergebnis"/>
    <w:basedOn w:val="Standard"/>
    <w:pPr>
      <w:keepLines/>
      <w:numPr>
        <w:numId w:val="8"/>
      </w:numPr>
      <w:tabs>
        <w:tab w:val="clear" w:pos="567"/>
        <w:tab w:val="left" w:pos="1983"/>
        <w:tab w:val="left" w:pos="2266"/>
        <w:tab w:val="left" w:pos="2551"/>
        <w:tab w:val="left" w:pos="2834"/>
        <w:tab w:val="left" w:pos="3117"/>
        <w:tab w:val="left" w:pos="3400"/>
        <w:tab w:val="left" w:pos="3684"/>
        <w:tab w:val="left" w:pos="3968"/>
        <w:tab w:val="left" w:pos="4251"/>
        <w:tab w:val="left" w:pos="4534"/>
        <w:tab w:val="left" w:pos="4818"/>
        <w:tab w:val="left" w:pos="5101"/>
        <w:tab w:val="left" w:pos="5385"/>
        <w:tab w:val="left" w:pos="5668"/>
        <w:tab w:val="left" w:pos="5952"/>
        <w:tab w:val="left" w:pos="6235"/>
        <w:tab w:val="left" w:pos="6518"/>
        <w:tab w:val="left" w:pos="6802"/>
        <w:tab w:val="left" w:pos="7086"/>
        <w:tab w:val="left" w:pos="7369"/>
      </w:tabs>
      <w:spacing w:after="420"/>
      <w:ind w:left="1985" w:hanging="357"/>
    </w:pPr>
    <w:rPr>
      <w:snapToGrid w:val="0"/>
    </w:rPr>
  </w:style>
  <w:style w:type="paragraph" w:customStyle="1" w:styleId="EingerPunktliste">
    <w:name w:val="EingerPunktliste"/>
    <w:basedOn w:val="Punktliste"/>
    <w:rsid w:val="00BB61C1"/>
    <w:pPr>
      <w:tabs>
        <w:tab w:val="clear" w:pos="993"/>
        <w:tab w:val="clear" w:pos="1134"/>
        <w:tab w:val="clear" w:pos="1417"/>
        <w:tab w:val="clear" w:pos="1700"/>
        <w:tab w:val="left" w:pos="1560"/>
      </w:tabs>
      <w:ind w:left="1560"/>
    </w:pPr>
  </w:style>
  <w:style w:type="paragraph" w:styleId="Index2">
    <w:name w:val="index 2"/>
    <w:basedOn w:val="Standard"/>
    <w:next w:val="Standard"/>
    <w:semiHidden/>
    <w:pPr>
      <w:tabs>
        <w:tab w:val="right" w:leader="dot" w:pos="4165"/>
      </w:tabs>
      <w:ind w:left="400" w:hanging="200"/>
    </w:pPr>
    <w:rPr>
      <w:noProof/>
    </w:rPr>
  </w:style>
  <w:style w:type="paragraph" w:styleId="Index3">
    <w:name w:val="index 3"/>
    <w:basedOn w:val="Standard"/>
    <w:next w:val="Standard"/>
    <w:autoRedefine/>
    <w:semiHidden/>
    <w:pPr>
      <w:ind w:left="600" w:hanging="200"/>
    </w:pPr>
  </w:style>
  <w:style w:type="paragraph" w:styleId="Listennummer">
    <w:name w:val="List Number"/>
    <w:basedOn w:val="Standard"/>
    <w:pPr>
      <w:tabs>
        <w:tab w:val="left" w:pos="1134"/>
      </w:tabs>
      <w:spacing w:after="140" w:line="260" w:lineRule="exact"/>
      <w:ind w:left="1134" w:hanging="425"/>
    </w:pPr>
  </w:style>
  <w:style w:type="paragraph" w:styleId="Listennummer4">
    <w:name w:val="List Number 4"/>
    <w:basedOn w:val="Standard"/>
    <w:pPr>
      <w:numPr>
        <w:numId w:val="10"/>
      </w:numPr>
    </w:pPr>
  </w:style>
  <w:style w:type="paragraph" w:styleId="Index4">
    <w:name w:val="index 4"/>
    <w:basedOn w:val="Standard"/>
    <w:next w:val="Standard"/>
    <w:autoRedefine/>
    <w:semiHidden/>
    <w:pPr>
      <w:ind w:left="800" w:hanging="200"/>
    </w:pPr>
  </w:style>
  <w:style w:type="paragraph" w:styleId="Index5">
    <w:name w:val="index 5"/>
    <w:basedOn w:val="Standard"/>
    <w:next w:val="Standard"/>
    <w:autoRedefine/>
    <w:semiHidden/>
    <w:pPr>
      <w:ind w:left="1000" w:hanging="200"/>
    </w:pPr>
  </w:style>
  <w:style w:type="paragraph" w:styleId="Index6">
    <w:name w:val="index 6"/>
    <w:basedOn w:val="Standard"/>
    <w:next w:val="Standard"/>
    <w:autoRedefine/>
    <w:semiHidden/>
    <w:pPr>
      <w:ind w:left="1200" w:hanging="200"/>
    </w:pPr>
  </w:style>
  <w:style w:type="paragraph" w:styleId="Index7">
    <w:name w:val="index 7"/>
    <w:basedOn w:val="Standard"/>
    <w:next w:val="Standard"/>
    <w:autoRedefine/>
    <w:semiHidden/>
    <w:pPr>
      <w:ind w:left="1400" w:hanging="200"/>
    </w:pPr>
  </w:style>
  <w:style w:type="paragraph" w:styleId="Index8">
    <w:name w:val="index 8"/>
    <w:basedOn w:val="Standard"/>
    <w:next w:val="Standard"/>
    <w:autoRedefine/>
    <w:semiHidden/>
    <w:pPr>
      <w:ind w:left="1600" w:hanging="200"/>
    </w:pPr>
  </w:style>
  <w:style w:type="paragraph" w:styleId="Index9">
    <w:name w:val="index 9"/>
    <w:basedOn w:val="Standard"/>
    <w:next w:val="Standard"/>
    <w:autoRedefine/>
    <w:semiHidden/>
    <w:pPr>
      <w:ind w:left="1800" w:hanging="200"/>
    </w:pPr>
  </w:style>
  <w:style w:type="paragraph" w:styleId="Indexberschrift">
    <w:name w:val="index heading"/>
    <w:basedOn w:val="Standard"/>
    <w:next w:val="Index1"/>
    <w:semiHidden/>
  </w:style>
  <w:style w:type="paragraph" w:styleId="NurText">
    <w:name w:val="Plain Text"/>
    <w:basedOn w:val="Standard"/>
    <w:rPr>
      <w:rFonts w:ascii="Courier New" w:hAnsi="Courier New"/>
    </w:rPr>
  </w:style>
  <w:style w:type="paragraph" w:customStyle="1" w:styleId="Anweisung">
    <w:name w:val="Anweisung"/>
    <w:basedOn w:val="TXT"/>
    <w:rsid w:val="002F0311"/>
    <w:pPr>
      <w:numPr>
        <w:numId w:val="12"/>
      </w:numPr>
      <w:spacing w:before="120" w:after="120"/>
      <w:ind w:left="1984"/>
    </w:pPr>
  </w:style>
  <w:style w:type="paragraph" w:customStyle="1" w:styleId="Tabtext">
    <w:name w:val="Tabtext"/>
    <w:basedOn w:val="TXT"/>
    <w:pPr>
      <w:tabs>
        <w:tab w:val="left" w:pos="0"/>
      </w:tabs>
      <w:spacing w:before="140" w:after="60"/>
    </w:pPr>
  </w:style>
  <w:style w:type="paragraph" w:styleId="Aufzhlungszeichen">
    <w:name w:val="List Bullet"/>
    <w:basedOn w:val="Standard"/>
    <w:next w:val="Standard"/>
    <w:pPr>
      <w:numPr>
        <w:numId w:val="13"/>
      </w:numPr>
      <w:spacing w:before="120" w:line="240" w:lineRule="auto"/>
      <w:ind w:right="72"/>
    </w:pPr>
    <w:rPr>
      <w:rFonts w:ascii="MS Sans Serif" w:hAnsi="MS Sans Serif"/>
      <w:lang w:val="en-US"/>
    </w:rPr>
  </w:style>
  <w:style w:type="paragraph" w:customStyle="1" w:styleId="Screenshot">
    <w:name w:val="Screenshot"/>
    <w:basedOn w:val="TXT"/>
    <w:rPr>
      <w:b/>
      <w:i/>
      <w:sz w:val="28"/>
    </w:r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48"/>
    </w:rPr>
  </w:style>
  <w:style w:type="paragraph" w:styleId="Textkrper2">
    <w:name w:val="Body Text 2"/>
    <w:basedOn w:val="Standard"/>
    <w:pPr>
      <w:spacing w:line="240" w:lineRule="auto"/>
    </w:pPr>
    <w:rPr>
      <w:sz w:val="22"/>
    </w:rPr>
  </w:style>
  <w:style w:type="paragraph" w:styleId="Textkrper-Zeileneinzug">
    <w:name w:val="Body Text Indent"/>
    <w:basedOn w:val="Standard"/>
    <w:pPr>
      <w:tabs>
        <w:tab w:val="left" w:pos="1276"/>
      </w:tabs>
      <w:spacing w:line="240" w:lineRule="auto"/>
      <w:ind w:left="1276" w:hanging="1276"/>
    </w:pPr>
    <w:rPr>
      <w:sz w:val="22"/>
    </w:rPr>
  </w:style>
  <w:style w:type="character" w:styleId="Fett">
    <w:name w:val="Strong"/>
    <w:qFormat/>
    <w:rPr>
      <w:b/>
    </w:rPr>
  </w:style>
  <w:style w:type="paragraph" w:customStyle="1" w:styleId="AufzhlungszeichenEnde">
    <w:name w:val="AufzählungszeichenEnde"/>
    <w:basedOn w:val="Aufzhlungszeichen"/>
    <w:pPr>
      <w:tabs>
        <w:tab w:val="clear" w:pos="360"/>
      </w:tabs>
      <w:spacing w:before="0" w:after="320" w:line="320" w:lineRule="atLeast"/>
      <w:ind w:left="1135" w:right="0" w:hanging="284"/>
    </w:pPr>
    <w:rPr>
      <w:rFonts w:ascii="Times New Roman" w:hAnsi="Times New Roman"/>
      <w:snapToGrid w:val="0"/>
      <w:sz w:val="22"/>
      <w:lang w:val="de-DE"/>
    </w:rPr>
  </w:style>
  <w:style w:type="paragraph" w:customStyle="1" w:styleId="InTabelle">
    <w:name w:val="InTabelle"/>
    <w:basedOn w:val="TXT"/>
    <w:pPr>
      <w:spacing w:after="0"/>
    </w:pPr>
    <w:rPr>
      <w:color w:val="000000"/>
      <w:sz w:val="18"/>
    </w:rPr>
  </w:style>
  <w:style w:type="paragraph" w:customStyle="1" w:styleId="InTabelleKommentar">
    <w:name w:val="InTabelleKommentar"/>
    <w:basedOn w:val="InTabelle"/>
    <w:rPr>
      <w:rFonts w:ascii="Times" w:hAnsi="Times"/>
    </w:rPr>
  </w:style>
  <w:style w:type="paragraph" w:styleId="Kommentartext">
    <w:name w:val="annotation text"/>
    <w:basedOn w:val="Standard"/>
    <w:link w:val="KommentartextZchn"/>
    <w:semiHidden/>
  </w:style>
  <w:style w:type="character" w:styleId="Hyperlink">
    <w:name w:val="Hyperlink"/>
    <w:rPr>
      <w:color w:val="0000FF"/>
      <w:u w:val="single"/>
    </w:rPr>
  </w:style>
  <w:style w:type="paragraph" w:styleId="Abbildungsverzeichnis">
    <w:name w:val="table of figures"/>
    <w:basedOn w:val="Standard"/>
    <w:next w:val="Standard"/>
    <w:semiHidden/>
    <w:pPr>
      <w:ind w:left="400" w:hanging="400"/>
    </w:pPr>
  </w:style>
  <w:style w:type="paragraph" w:styleId="Anrede">
    <w:name w:val="Salutation"/>
    <w:basedOn w:val="Standard"/>
    <w:next w:val="Standard"/>
  </w:style>
  <w:style w:type="paragraph" w:styleId="Aufzhlungszeichen2">
    <w:name w:val="List Bullet 2"/>
    <w:basedOn w:val="Standard"/>
    <w:autoRedefine/>
    <w:pPr>
      <w:numPr>
        <w:numId w:val="7"/>
      </w:numPr>
    </w:pPr>
  </w:style>
  <w:style w:type="paragraph" w:styleId="Aufzhlungszeichen3">
    <w:name w:val="List Bullet 3"/>
    <w:basedOn w:val="Standard"/>
    <w:autoRedefine/>
    <w:pPr>
      <w:numPr>
        <w:numId w:val="6"/>
      </w:numPr>
    </w:pPr>
  </w:style>
  <w:style w:type="paragraph" w:styleId="Aufzhlungszeichen4">
    <w:name w:val="List Bullet 4"/>
    <w:basedOn w:val="Standard"/>
    <w:autoRedefine/>
    <w:pPr>
      <w:numPr>
        <w:numId w:val="5"/>
      </w:numPr>
    </w:pPr>
  </w:style>
  <w:style w:type="paragraph" w:styleId="Aufzhlungszeichen5">
    <w:name w:val="List Bullet 5"/>
    <w:basedOn w:val="Standard"/>
    <w:autoRedefine/>
    <w:rsid w:val="005E16DF"/>
    <w:pPr>
      <w:numPr>
        <w:numId w:val="4"/>
      </w:numPr>
    </w:p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styleId="E-Mail-Signatur">
    <w:name w:val="E-mail Signature"/>
    <w:basedOn w:val="Standard"/>
  </w:style>
  <w:style w:type="paragraph" w:styleId="Endnotentext">
    <w:name w:val="endnote text"/>
    <w:basedOn w:val="Standard"/>
    <w:semiHidden/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link w:val="FunotentextZchn"/>
    <w:semiHidden/>
  </w:style>
  <w:style w:type="paragraph" w:styleId="Gruformel">
    <w:name w:val="Closing"/>
    <w:basedOn w:val="Standard"/>
    <w:pPr>
      <w:ind w:left="4252"/>
    </w:pPr>
  </w:style>
  <w:style w:type="paragraph" w:styleId="HTMLAdresse">
    <w:name w:val="HTML Address"/>
    <w:basedOn w:val="Standard"/>
    <w:rPr>
      <w:i/>
      <w:iCs/>
    </w:rPr>
  </w:style>
  <w:style w:type="paragraph" w:styleId="HTMLVorformatiert">
    <w:name w:val="HTML Preformatted"/>
    <w:basedOn w:val="Standard"/>
    <w:rPr>
      <w:rFonts w:ascii="Courier New" w:hAnsi="Courier New" w:cs="Courier New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2">
    <w:name w:val="List Number 2"/>
    <w:basedOn w:val="Standard"/>
    <w:pPr>
      <w:numPr>
        <w:numId w:val="9"/>
      </w:numPr>
    </w:pPr>
  </w:style>
  <w:style w:type="paragraph" w:styleId="Listennummer3">
    <w:name w:val="List Number 3"/>
    <w:basedOn w:val="Standard"/>
    <w:pPr>
      <w:numPr>
        <w:numId w:val="14"/>
      </w:numPr>
    </w:pPr>
  </w:style>
  <w:style w:type="paragraph" w:styleId="Listennummer5">
    <w:name w:val="List Number 5"/>
    <w:basedOn w:val="Standard"/>
    <w:pPr>
      <w:numPr>
        <w:numId w:val="15"/>
      </w:numPr>
    </w:p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Rechtsgrundlagenverzeichnis">
    <w:name w:val="table of authorities"/>
    <w:basedOn w:val="Standard"/>
    <w:next w:val="Standard"/>
    <w:semiHidden/>
    <w:pPr>
      <w:ind w:left="200" w:hanging="20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rFonts w:cs="Arial"/>
      <w:b/>
      <w:bCs/>
      <w:sz w:val="24"/>
      <w:szCs w:val="24"/>
    </w:rPr>
  </w:style>
  <w:style w:type="paragraph" w:styleId="StandardWeb">
    <w:name w:val="Normal (Web)"/>
    <w:basedOn w:val="Standard"/>
    <w:rPr>
      <w:rFonts w:ascii="Times New Roman" w:hAnsi="Times New Roman"/>
      <w:sz w:val="24"/>
      <w:szCs w:val="24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3">
    <w:name w:val="Body Text 3"/>
    <w:basedOn w:val="Standard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tabs>
        <w:tab w:val="clear" w:pos="1276"/>
      </w:tabs>
      <w:spacing w:after="120" w:line="300" w:lineRule="atLeast"/>
      <w:ind w:left="283" w:firstLine="210"/>
    </w:pPr>
    <w:rPr>
      <w:sz w:val="20"/>
    </w:rPr>
  </w:style>
  <w:style w:type="paragraph" w:styleId="Umschlagabsenderadresse">
    <w:name w:val="envelope return"/>
    <w:basedOn w:val="Standard"/>
    <w:rPr>
      <w:rFonts w:cs="Arial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rFonts w:cs="Arial"/>
      <w:sz w:val="24"/>
      <w:szCs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rFonts w:cs="Arial"/>
      <w:sz w:val="24"/>
      <w:szCs w:val="24"/>
    </w:rPr>
  </w:style>
  <w:style w:type="character" w:customStyle="1" w:styleId="BesuchterHyperlink">
    <w:name w:val="BesuchterHyperlink"/>
    <w:rPr>
      <w:color w:val="800080"/>
      <w:u w:val="single"/>
    </w:rPr>
  </w:style>
  <w:style w:type="paragraph" w:styleId="Sprechblasentext">
    <w:name w:val="Balloon Text"/>
    <w:basedOn w:val="Standard"/>
    <w:semiHidden/>
    <w:rsid w:val="00E66DDD"/>
    <w:rPr>
      <w:rFonts w:ascii="Tahoma" w:hAnsi="Tahoma" w:cs="Tahoma"/>
      <w:sz w:val="16"/>
      <w:szCs w:val="16"/>
    </w:rPr>
  </w:style>
  <w:style w:type="character" w:customStyle="1" w:styleId="FunotentextZchn">
    <w:name w:val="Fußnotentext Zchn"/>
    <w:link w:val="Funotentext"/>
    <w:rsid w:val="00B601E7"/>
    <w:rPr>
      <w:rFonts w:ascii="Arial" w:hAnsi="Arial"/>
      <w:lang w:val="de-DE" w:eastAsia="de-DE" w:bidi="ar-SA"/>
    </w:rPr>
  </w:style>
  <w:style w:type="character" w:styleId="Funotenzeichen">
    <w:name w:val="footnote reference"/>
    <w:rsid w:val="00B601E7"/>
    <w:rPr>
      <w:vertAlign w:val="superscript"/>
    </w:rPr>
  </w:style>
  <w:style w:type="table" w:styleId="Tabellenraster">
    <w:name w:val="Table Grid"/>
    <w:basedOn w:val="NormaleTabelle"/>
    <w:rsid w:val="00C012BA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-Liste">
    <w:name w:val="Num-Liste"/>
    <w:basedOn w:val="Punktliste"/>
    <w:link w:val="Num-ListeZchn"/>
    <w:rsid w:val="00F5231C"/>
    <w:pPr>
      <w:numPr>
        <w:numId w:val="17"/>
      </w:numPr>
      <w:snapToGrid w:val="0"/>
    </w:pPr>
  </w:style>
  <w:style w:type="paragraph" w:customStyle="1" w:styleId="Einzug-XML">
    <w:name w:val="Einzug-XML"/>
    <w:basedOn w:val="Einzug"/>
    <w:rsid w:val="00880142"/>
    <w:pPr>
      <w:spacing w:before="0" w:after="60" w:line="240" w:lineRule="auto"/>
    </w:pPr>
    <w:rPr>
      <w:i/>
    </w:rPr>
  </w:style>
  <w:style w:type="character" w:customStyle="1" w:styleId="AuflistungZchn">
    <w:name w:val="Auflistung Zchn"/>
    <w:link w:val="Auflistung"/>
    <w:rsid w:val="00674F46"/>
    <w:rPr>
      <w:rFonts w:ascii="Arial" w:hAnsi="Arial" w:cs="Arial"/>
      <w:lang w:val="de-DE" w:eastAsia="de-DE" w:bidi="ar-SA"/>
    </w:rPr>
  </w:style>
  <w:style w:type="paragraph" w:customStyle="1" w:styleId="Auflistung">
    <w:name w:val="Auflistung"/>
    <w:link w:val="AuflistungZchn"/>
    <w:rsid w:val="00674F46"/>
    <w:pPr>
      <w:numPr>
        <w:numId w:val="25"/>
      </w:numPr>
      <w:spacing w:before="60" w:after="60" w:line="280" w:lineRule="atLeast"/>
    </w:pPr>
    <w:rPr>
      <w:rFonts w:ascii="Arial" w:hAnsi="Arial" w:cs="Arial"/>
    </w:rPr>
  </w:style>
  <w:style w:type="character" w:customStyle="1" w:styleId="PunktlisteEZchn">
    <w:name w:val="Punktliste_E Zchn"/>
    <w:link w:val="PunktlisteE"/>
    <w:rsid w:val="00885C66"/>
    <w:rPr>
      <w:rFonts w:ascii="Arial" w:hAnsi="Arial"/>
      <w:snapToGrid w:val="0"/>
      <w:lang w:val="de-DE" w:eastAsia="de-DE" w:bidi="ar-SA"/>
    </w:rPr>
  </w:style>
  <w:style w:type="character" w:customStyle="1" w:styleId="PunktlisteZchn">
    <w:name w:val="Punktliste Zchn"/>
    <w:basedOn w:val="PunktlisteEZchn"/>
    <w:link w:val="Punktliste"/>
    <w:rsid w:val="00BB61C1"/>
    <w:rPr>
      <w:rFonts w:ascii="Arial" w:hAnsi="Arial"/>
      <w:snapToGrid w:val="0"/>
      <w:lang w:val="de-DE" w:eastAsia="de-DE" w:bidi="ar-SA"/>
    </w:rPr>
  </w:style>
  <w:style w:type="character" w:customStyle="1" w:styleId="Num-ListeZchn">
    <w:name w:val="Num-Liste Zchn"/>
    <w:basedOn w:val="PunktlisteZchn"/>
    <w:link w:val="Num-Liste"/>
    <w:rsid w:val="00885C66"/>
    <w:rPr>
      <w:rFonts w:ascii="Arial" w:hAnsi="Arial"/>
      <w:snapToGrid w:val="0"/>
      <w:lang w:val="de-DE" w:eastAsia="de-DE" w:bidi="ar-SA"/>
    </w:rPr>
  </w:style>
  <w:style w:type="character" w:customStyle="1" w:styleId="TXTZchn">
    <w:name w:val="TXT Zchn"/>
    <w:link w:val="TXT"/>
    <w:rsid w:val="008B56F7"/>
    <w:rPr>
      <w:rFonts w:ascii="Arial" w:hAnsi="Arial"/>
      <w:snapToGrid w:val="0"/>
      <w:lang w:val="de-DE" w:eastAsia="de-DE" w:bidi="ar-SA"/>
    </w:rPr>
  </w:style>
  <w:style w:type="paragraph" w:customStyle="1" w:styleId="nummrierteLISTE">
    <w:name w:val="nummrierte LISTE"/>
    <w:basedOn w:val="Aufzhlungszeichen2"/>
    <w:rsid w:val="00FB5925"/>
    <w:pPr>
      <w:widowControl w:val="0"/>
      <w:numPr>
        <w:numId w:val="0"/>
      </w:numPr>
      <w:adjustRightInd w:val="0"/>
      <w:spacing w:after="120"/>
      <w:textAlignment w:val="baseline"/>
    </w:pPr>
    <w:rPr>
      <w:rFonts w:cs="Arial"/>
      <w:sz w:val="22"/>
    </w:rPr>
  </w:style>
  <w:style w:type="numbering" w:styleId="111111">
    <w:name w:val="Outline List 2"/>
    <w:basedOn w:val="KeineListe"/>
    <w:rsid w:val="00FB5925"/>
    <w:pPr>
      <w:numPr>
        <w:numId w:val="33"/>
      </w:numPr>
    </w:pPr>
  </w:style>
  <w:style w:type="paragraph" w:styleId="Kommentarthema">
    <w:name w:val="annotation subject"/>
    <w:basedOn w:val="Kommentartext"/>
    <w:next w:val="Kommentartext"/>
    <w:link w:val="KommentarthemaZchn"/>
    <w:rsid w:val="00E7343C"/>
    <w:rPr>
      <w:b/>
      <w:bCs/>
    </w:rPr>
  </w:style>
  <w:style w:type="character" w:customStyle="1" w:styleId="KommentartextZchn">
    <w:name w:val="Kommentartext Zchn"/>
    <w:link w:val="Kommentartext"/>
    <w:semiHidden/>
    <w:rsid w:val="00E7343C"/>
    <w:rPr>
      <w:rFonts w:ascii="Arial" w:hAnsi="Arial"/>
    </w:rPr>
  </w:style>
  <w:style w:type="character" w:customStyle="1" w:styleId="KommentarthemaZchn">
    <w:name w:val="Kommentarthema Zchn"/>
    <w:link w:val="Kommentarthema"/>
    <w:rsid w:val="00E7343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025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icrosoft%20Office\Vorlagen\doku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doku.dot</Template>
  <TotalTime>0</TotalTime>
  <Pages>11</Pages>
  <Words>1184</Words>
  <Characters>11195</Characters>
  <Application>Microsoft Office Word</Application>
  <DocSecurity>0</DocSecurity>
  <Lines>93</Lines>
  <Paragraphs>24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INKA Berichtswesen - Anwenderhandbuch</vt:lpstr>
    </vt:vector>
  </TitlesOfParts>
  <Company>verantwortlich: OFD Hannover</Company>
  <LinksUpToDate>false</LinksUpToDate>
  <CharactersWithSpaces>12355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INKA Berichtswesen - Anwenderhandbuch</dc:title>
  <dc:subject/>
  <dc:creator>itwh GmbH, Hannover</dc:creator>
  <cp:keywords/>
  <dc:description>&lt;project = i:\projekte\1218-isy\bericht\doku\online\inka.hpj&gt;</dc:description>
  <cp:lastModifiedBy>Holger Greven</cp:lastModifiedBy>
  <cp:revision>14</cp:revision>
  <cp:lastPrinted>2009-10-26T15:28:00Z</cp:lastPrinted>
  <dcterms:created xsi:type="dcterms:W3CDTF">2020-09-14T11:00:00Z</dcterms:created>
  <dcterms:modified xsi:type="dcterms:W3CDTF">2025-01-09T18:24:00Z</dcterms:modified>
</cp:coreProperties>
</file>