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A4" w:rsidRDefault="000315E4" w:rsidP="000315E4">
      <w:pPr>
        <w:pStyle w:val="Titel"/>
        <w:spacing w:after="0"/>
      </w:pPr>
      <w:bookmarkStart w:id="0" w:name="_Hlt419100120"/>
      <w:bookmarkStart w:id="1" w:name="_GoBack"/>
      <w:bookmarkEnd w:id="1"/>
      <w:r>
        <w:t>Hinweise</w:t>
      </w:r>
    </w:p>
    <w:p w:rsidR="005878A4" w:rsidRDefault="005878A4" w:rsidP="00640933">
      <w:pPr>
        <w:pStyle w:val="Titel"/>
        <w:spacing w:before="180"/>
        <w:rPr>
          <w:sz w:val="28"/>
        </w:rPr>
      </w:pPr>
    </w:p>
    <w:p w:rsidR="005878A4" w:rsidRDefault="005878A4">
      <w:pPr>
        <w:pStyle w:val="Name"/>
      </w:pPr>
      <w:bookmarkStart w:id="2" w:name="_Hlt413215606"/>
      <w:bookmarkEnd w:id="2"/>
    </w:p>
    <w:p w:rsidR="00EF3201" w:rsidRDefault="00605AF8" w:rsidP="00EF3201">
      <w:pPr>
        <w:pStyle w:val="Titel"/>
      </w:pPr>
      <w:r w:rsidRPr="00605AF8">
        <w:t xml:space="preserve">zur </w:t>
      </w:r>
    </w:p>
    <w:p w:rsidR="00EF3201" w:rsidRDefault="00605AF8" w:rsidP="00EF3201">
      <w:pPr>
        <w:pStyle w:val="Titel"/>
      </w:pPr>
      <w:r w:rsidRPr="00605AF8">
        <w:t>Prüfung von Daten und Unterl</w:t>
      </w:r>
      <w:r w:rsidRPr="00605AF8">
        <w:t>a</w:t>
      </w:r>
      <w:r w:rsidRPr="00605AF8">
        <w:t xml:space="preserve">gen </w:t>
      </w:r>
    </w:p>
    <w:p w:rsidR="005878A4" w:rsidRPr="00605AF8" w:rsidRDefault="00605AF8" w:rsidP="00EF3201">
      <w:pPr>
        <w:pStyle w:val="Titel"/>
      </w:pPr>
      <w:r w:rsidRPr="00605AF8">
        <w:t>e</w:t>
      </w:r>
      <w:r w:rsidRPr="00605AF8">
        <w:t>i</w:t>
      </w:r>
      <w:r w:rsidRPr="00605AF8">
        <w:t xml:space="preserve">nes </w:t>
      </w:r>
    </w:p>
    <w:p w:rsidR="005878A4" w:rsidRDefault="00605AF8" w:rsidP="00EF3201">
      <w:pPr>
        <w:pStyle w:val="Titel"/>
      </w:pPr>
      <w:r>
        <w:t>Liegenschaftsbezogenen</w:t>
      </w:r>
      <w:r>
        <w:br/>
        <w:t>Abwasserentsorgung</w:t>
      </w:r>
      <w:r>
        <w:t>s</w:t>
      </w:r>
      <w:r>
        <w:t>konzepts</w:t>
      </w:r>
    </w:p>
    <w:p w:rsidR="00605AF8" w:rsidRDefault="00605AF8" w:rsidP="00EF3201">
      <w:pPr>
        <w:pStyle w:val="Titel"/>
      </w:pPr>
    </w:p>
    <w:p w:rsidR="00605AF8" w:rsidRDefault="00605AF8" w:rsidP="00EF3201">
      <w:pPr>
        <w:pStyle w:val="Titel"/>
      </w:pPr>
      <w:r>
        <w:t>LAK (Teil A)</w:t>
      </w:r>
    </w:p>
    <w:p w:rsidR="005878A4" w:rsidRDefault="005878A4" w:rsidP="00EF3201">
      <w:pPr>
        <w:pStyle w:val="Titel"/>
      </w:pPr>
    </w:p>
    <w:p w:rsidR="005878A4" w:rsidRDefault="005878A4">
      <w:pPr>
        <w:pStyle w:val="Name"/>
        <w:sectPr w:rsidR="005878A4" w:rsidSect="000C344D">
          <w:headerReference w:type="even" r:id="rId7"/>
          <w:type w:val="continuous"/>
          <w:pgSz w:w="11906" w:h="16838" w:code="9"/>
          <w:pgMar w:top="1985" w:right="1418" w:bottom="1985" w:left="1418" w:header="1276" w:footer="1276" w:gutter="0"/>
          <w:paperSrc w:first="2" w:other="2"/>
          <w:cols w:space="720"/>
        </w:sectPr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0315E4" w:rsidP="000315E4">
      <w:pPr>
        <w:pStyle w:val="Name"/>
      </w:pPr>
      <w:r>
        <w:t>Beispiel</w:t>
      </w:r>
      <w:r w:rsidR="00670E3E">
        <w:t>-</w:t>
      </w:r>
      <w:r>
        <w:t>Prüfl</w:t>
      </w:r>
      <w:r w:rsidR="000C3F69">
        <w:t xml:space="preserve">iste für die Prüfung </w:t>
      </w:r>
    </w:p>
    <w:p w:rsidR="005878A4" w:rsidRDefault="005878A4">
      <w:pPr>
        <w:pStyle w:val="Name"/>
      </w:pPr>
    </w:p>
    <w:p w:rsidR="005878A4" w:rsidRDefault="000C3F69" w:rsidP="000C3F69">
      <w:pPr>
        <w:pStyle w:val="Name"/>
      </w:pPr>
      <w:r>
        <w:t>der Vollständigkeit der Unterlagen</w:t>
      </w: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>
      <w:pPr>
        <w:pStyle w:val="Name"/>
      </w:pPr>
    </w:p>
    <w:p w:rsidR="005878A4" w:rsidRDefault="005878A4" w:rsidP="00EF3201">
      <w:pPr>
        <w:pStyle w:val="Name"/>
        <w:jc w:val="left"/>
      </w:pPr>
    </w:p>
    <w:p w:rsidR="005878A4" w:rsidRDefault="005878A4" w:rsidP="00605AF8">
      <w:pPr>
        <w:pStyle w:val="Name"/>
        <w:jc w:val="left"/>
        <w:sectPr w:rsidR="005878A4" w:rsidSect="000C344D">
          <w:type w:val="continuous"/>
          <w:pgSz w:w="11906" w:h="16838" w:code="9"/>
          <w:pgMar w:top="1985" w:right="1418" w:bottom="1985" w:left="1418" w:header="1276" w:footer="1276" w:gutter="0"/>
          <w:paperSrc w:first="2" w:other="2"/>
          <w:cols w:space="720"/>
        </w:sectPr>
      </w:pPr>
    </w:p>
    <w:p w:rsidR="00A96189" w:rsidRDefault="00A96189" w:rsidP="00844E42">
      <w:pPr>
        <w:pStyle w:val="TXT"/>
      </w:pPr>
      <w:bookmarkStart w:id="3" w:name="_Hlt421689349"/>
      <w:bookmarkEnd w:id="3"/>
    </w:p>
    <w:p w:rsidR="00011FA5" w:rsidRDefault="00011FA5" w:rsidP="00011FA5">
      <w:pPr>
        <w:pStyle w:val="Name"/>
        <w:jc w:val="left"/>
      </w:pPr>
      <w:r>
        <w:lastRenderedPageBreak/>
        <w:t>Allgemeine Informationen</w:t>
      </w:r>
    </w:p>
    <w:tbl>
      <w:tblPr>
        <w:tblpPr w:leftFromText="141" w:rightFromText="141" w:vertAnchor="text" w:horzAnchor="margin" w:tblpY="192"/>
        <w:tblW w:w="9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544"/>
        <w:gridCol w:w="1559"/>
        <w:gridCol w:w="2268"/>
      </w:tblGrid>
      <w:tr w:rsidR="00011FA5" w:rsidTr="007D6AE2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5315" w:type="dxa"/>
            <w:gridSpan w:val="2"/>
          </w:tcPr>
          <w:p w:rsidR="00011FA5" w:rsidRPr="00D26B35" w:rsidRDefault="00011FA5" w:rsidP="007D6AE2">
            <w:pPr>
              <w:pStyle w:val="Kopfzeile"/>
            </w:pPr>
            <w:bookmarkStart w:id="4" w:name="_Ref413221690"/>
            <w:bookmarkStart w:id="5" w:name="_Toc413225701"/>
            <w:bookmarkStart w:id="6" w:name="_Toc244337807"/>
            <w:r>
              <w:t>Leitstelle Abwasser:</w:t>
            </w:r>
          </w:p>
          <w:p w:rsidR="00011FA5" w:rsidRDefault="00011FA5" w:rsidP="007D6AE2">
            <w:pPr>
              <w:pStyle w:val="Kopfzeile"/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pStyle w:val="Kopfzeile"/>
            </w:pPr>
            <w:r w:rsidRPr="00FE0799">
              <w:t xml:space="preserve">Projektleiter </w:t>
            </w:r>
            <w:r>
              <w:br/>
            </w:r>
            <w:r w:rsidRPr="00FE0799">
              <w:t>Abwa</w:t>
            </w:r>
            <w:r w:rsidRPr="00FE0799">
              <w:t>s</w:t>
            </w:r>
            <w:r w:rsidRPr="00FE0799">
              <w:t>ser: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5315" w:type="dxa"/>
            <w:gridSpan w:val="2"/>
          </w:tcPr>
          <w:p w:rsidR="00011FA5" w:rsidRDefault="00011FA5" w:rsidP="007D6AE2">
            <w:pPr>
              <w:pStyle w:val="Kopfzeile"/>
            </w:pPr>
            <w:r>
              <w:t>zuständige Dienststelle:</w:t>
            </w:r>
          </w:p>
          <w:p w:rsidR="00011FA5" w:rsidRDefault="00011FA5" w:rsidP="007D6AE2">
            <w:pPr>
              <w:pStyle w:val="Kopfzeile"/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pStyle w:val="Kopfzeile"/>
              <w:tabs>
                <w:tab w:val="clear" w:pos="9072"/>
              </w:tabs>
              <w:spacing w:before="80"/>
            </w:pPr>
            <w:r w:rsidRPr="00FE0799">
              <w:t>Verme</w:t>
            </w:r>
            <w:r w:rsidRPr="00FE0799">
              <w:t>s</w:t>
            </w:r>
            <w:r w:rsidRPr="00FE0799">
              <w:t>sungsbüro: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5315" w:type="dxa"/>
            <w:gridSpan w:val="2"/>
          </w:tcPr>
          <w:p w:rsidR="00011FA5" w:rsidRDefault="00011FA5" w:rsidP="007D6AE2">
            <w:pPr>
              <w:pStyle w:val="Kopfzeile"/>
            </w:pPr>
            <w:r>
              <w:t>Liegenschaft</w:t>
            </w:r>
            <w:r w:rsidR="00AF4A0B">
              <w:t>/Wirtschaftseinheit</w:t>
            </w:r>
            <w:r>
              <w:t>:</w:t>
            </w:r>
          </w:p>
          <w:p w:rsidR="00011FA5" w:rsidRPr="00FE0799" w:rsidRDefault="00011FA5" w:rsidP="007D6AE2">
            <w:pPr>
              <w:pStyle w:val="Kopfzeile"/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rPr>
                <w:b/>
              </w:rPr>
            </w:pPr>
            <w:r w:rsidRPr="00FE0799">
              <w:rPr>
                <w:b/>
              </w:rPr>
              <w:t>Vermessung in: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771" w:type="dxa"/>
            <w:vAlign w:val="center"/>
          </w:tcPr>
          <w:p w:rsidR="00011FA5" w:rsidRPr="009B3398" w:rsidRDefault="00011FA5" w:rsidP="007D6AE2">
            <w:pPr>
              <w:pStyle w:val="Kopfzeile"/>
            </w:pPr>
            <w:r>
              <w:t>Abgabed</w:t>
            </w:r>
            <w:r>
              <w:t>a</w:t>
            </w:r>
            <w:r>
              <w:t>tum:</w:t>
            </w:r>
          </w:p>
        </w:tc>
        <w:tc>
          <w:tcPr>
            <w:tcW w:w="3544" w:type="dxa"/>
            <w:vAlign w:val="center"/>
          </w:tcPr>
          <w:p w:rsidR="00011FA5" w:rsidRPr="004E3635" w:rsidRDefault="00011FA5" w:rsidP="007D6AE2">
            <w:pPr>
              <w:pStyle w:val="Kopfzeile"/>
              <w:rPr>
                <w:b w:val="0"/>
                <w:bCs/>
              </w:rPr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rPr>
                <w:b/>
              </w:rPr>
            </w:pPr>
            <w:r w:rsidRPr="00FE0799">
              <w:rPr>
                <w:b/>
              </w:rPr>
              <w:t>Projektleiter</w:t>
            </w:r>
            <w:r>
              <w:rPr>
                <w:b/>
              </w:rPr>
              <w:br/>
            </w:r>
            <w:r w:rsidRPr="00FE0799">
              <w:rPr>
                <w:b/>
              </w:rPr>
              <w:t>Verme</w:t>
            </w:r>
            <w:r w:rsidRPr="00FE0799">
              <w:rPr>
                <w:b/>
              </w:rPr>
              <w:t>s</w:t>
            </w:r>
            <w:r w:rsidRPr="00FE0799">
              <w:rPr>
                <w:b/>
              </w:rPr>
              <w:t>sung: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771" w:type="dxa"/>
            <w:vAlign w:val="center"/>
          </w:tcPr>
          <w:p w:rsidR="00011FA5" w:rsidRDefault="00011FA5" w:rsidP="007D6AE2">
            <w:pPr>
              <w:pStyle w:val="Kopfzeile"/>
            </w:pPr>
            <w:r>
              <w:t>Status:</w:t>
            </w:r>
          </w:p>
        </w:tc>
        <w:tc>
          <w:tcPr>
            <w:tcW w:w="3544" w:type="dxa"/>
            <w:vAlign w:val="center"/>
          </w:tcPr>
          <w:p w:rsidR="00011FA5" w:rsidRPr="004E3635" w:rsidRDefault="00011FA5" w:rsidP="007D6AE2">
            <w:pPr>
              <w:pStyle w:val="Kopfzeile"/>
              <w:rPr>
                <w:b w:val="0"/>
                <w:bCs/>
              </w:rPr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rPr>
                <w:b/>
              </w:rPr>
            </w:pPr>
            <w:r>
              <w:rPr>
                <w:b/>
              </w:rPr>
              <w:t>Inspektion</w:t>
            </w:r>
            <w:r>
              <w:rPr>
                <w:b/>
              </w:rPr>
              <w:t>s</w:t>
            </w:r>
            <w:r w:rsidRPr="00FE0799">
              <w:rPr>
                <w:b/>
              </w:rPr>
              <w:t>firma: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771" w:type="dxa"/>
            <w:vAlign w:val="center"/>
          </w:tcPr>
          <w:p w:rsidR="00011FA5" w:rsidRDefault="00011FA5" w:rsidP="007D6AE2">
            <w:pPr>
              <w:pStyle w:val="Kopfzeile"/>
            </w:pPr>
            <w:r>
              <w:t>geprüft am:</w:t>
            </w:r>
          </w:p>
        </w:tc>
        <w:tc>
          <w:tcPr>
            <w:tcW w:w="3544" w:type="dxa"/>
            <w:vAlign w:val="center"/>
          </w:tcPr>
          <w:p w:rsidR="00011FA5" w:rsidRPr="004E3635" w:rsidRDefault="00011FA5" w:rsidP="007D6AE2">
            <w:pPr>
              <w:pStyle w:val="Kopfzeile"/>
              <w:rPr>
                <w:b w:val="0"/>
                <w:bCs/>
              </w:rPr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rPr>
                <w:b/>
              </w:rPr>
            </w:pPr>
            <w:r w:rsidRPr="00FE0799">
              <w:rPr>
                <w:b/>
              </w:rPr>
              <w:t>Untersuchung in: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tr w:rsidR="00011FA5" w:rsidTr="007D6AE2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771" w:type="dxa"/>
            <w:vAlign w:val="center"/>
          </w:tcPr>
          <w:p w:rsidR="00011FA5" w:rsidRPr="00732F77" w:rsidRDefault="00011FA5" w:rsidP="007D6AE2">
            <w:pPr>
              <w:pStyle w:val="Kopfzeile"/>
            </w:pPr>
            <w:r>
              <w:t>geprüft durch:</w:t>
            </w:r>
          </w:p>
        </w:tc>
        <w:tc>
          <w:tcPr>
            <w:tcW w:w="3544" w:type="dxa"/>
            <w:vAlign w:val="center"/>
          </w:tcPr>
          <w:p w:rsidR="00011FA5" w:rsidRPr="004E3635" w:rsidRDefault="00011FA5" w:rsidP="007D6AE2">
            <w:pPr>
              <w:pStyle w:val="Kopfzeile"/>
              <w:rPr>
                <w:b w:val="0"/>
                <w:bCs/>
                <w:sz w:val="22"/>
              </w:rPr>
            </w:pPr>
          </w:p>
        </w:tc>
        <w:tc>
          <w:tcPr>
            <w:tcW w:w="1559" w:type="dxa"/>
          </w:tcPr>
          <w:p w:rsidR="00011FA5" w:rsidRPr="00FE0799" w:rsidRDefault="00011FA5" w:rsidP="007D6AE2">
            <w:pPr>
              <w:rPr>
                <w:b/>
              </w:rPr>
            </w:pPr>
            <w:r w:rsidRPr="00FE0799">
              <w:rPr>
                <w:b/>
              </w:rPr>
              <w:t>Ingenieurbüro:</w:t>
            </w:r>
          </w:p>
        </w:tc>
        <w:tc>
          <w:tcPr>
            <w:tcW w:w="2268" w:type="dxa"/>
          </w:tcPr>
          <w:p w:rsidR="00011FA5" w:rsidRPr="00FE0799" w:rsidRDefault="00011FA5" w:rsidP="007D6AE2">
            <w:pPr>
              <w:pStyle w:val="TXT"/>
            </w:pPr>
          </w:p>
        </w:tc>
      </w:tr>
      <w:bookmarkEnd w:id="4"/>
      <w:bookmarkEnd w:id="5"/>
      <w:bookmarkEnd w:id="6"/>
    </w:tbl>
    <w:p w:rsidR="00844E42" w:rsidRPr="00011FA5" w:rsidRDefault="00844E42" w:rsidP="00011FA5">
      <w:pPr>
        <w:pStyle w:val="TXT"/>
      </w:pPr>
    </w:p>
    <w:p w:rsidR="00011FA5" w:rsidRDefault="00011FA5" w:rsidP="00011FA5">
      <w:pPr>
        <w:pStyle w:val="Name"/>
        <w:jc w:val="left"/>
      </w:pPr>
      <w:r>
        <w:t xml:space="preserve">Prüfliste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567"/>
        <w:gridCol w:w="567"/>
        <w:gridCol w:w="851"/>
        <w:gridCol w:w="2551"/>
      </w:tblGrid>
      <w:tr w:rsidR="00844E42" w:rsidTr="00011FA5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637" w:type="dxa"/>
            <w:vMerge w:val="restart"/>
            <w:vAlign w:val="center"/>
          </w:tcPr>
          <w:p w:rsidR="00844E42" w:rsidRDefault="00844E42" w:rsidP="001B1D50">
            <w:pPr>
              <w:pStyle w:val="Kopfzeile"/>
            </w:pPr>
            <w:r>
              <w:t>Nr.</w:t>
            </w:r>
          </w:p>
        </w:tc>
        <w:tc>
          <w:tcPr>
            <w:tcW w:w="3969" w:type="dxa"/>
            <w:vMerge w:val="restart"/>
            <w:vAlign w:val="center"/>
          </w:tcPr>
          <w:p w:rsidR="00844E42" w:rsidRDefault="00844E42" w:rsidP="001B1D50">
            <w:pPr>
              <w:pStyle w:val="Kopfzeile"/>
            </w:pPr>
            <w:r>
              <w:t>Leistungen</w:t>
            </w:r>
          </w:p>
        </w:tc>
        <w:tc>
          <w:tcPr>
            <w:tcW w:w="1134" w:type="dxa"/>
            <w:gridSpan w:val="2"/>
            <w:vAlign w:val="center"/>
          </w:tcPr>
          <w:p w:rsidR="00844E42" w:rsidRDefault="00844E42" w:rsidP="001B1D50">
            <w:pPr>
              <w:pStyle w:val="Kopfzeile"/>
              <w:jc w:val="center"/>
            </w:pPr>
            <w:r>
              <w:t>Leistung</w:t>
            </w:r>
          </w:p>
          <w:p w:rsidR="00844E42" w:rsidRDefault="00844E42" w:rsidP="001B1D50">
            <w:pPr>
              <w:pStyle w:val="Kopfzeile"/>
              <w:jc w:val="center"/>
            </w:pPr>
            <w:r>
              <w:t>erbracht</w:t>
            </w:r>
          </w:p>
        </w:tc>
        <w:tc>
          <w:tcPr>
            <w:tcW w:w="851" w:type="dxa"/>
            <w:vMerge w:val="restart"/>
            <w:vAlign w:val="center"/>
          </w:tcPr>
          <w:p w:rsidR="00844E42" w:rsidRDefault="00844E42" w:rsidP="001B1D50">
            <w:pPr>
              <w:pStyle w:val="Kopfzeile"/>
              <w:jc w:val="center"/>
              <w:rPr>
                <w:sz w:val="16"/>
              </w:rPr>
            </w:pPr>
            <w:r>
              <w:rPr>
                <w:sz w:val="16"/>
              </w:rPr>
              <w:t>Leistu</w:t>
            </w:r>
            <w:r>
              <w:rPr>
                <w:sz w:val="16"/>
              </w:rPr>
              <w:t>n</w:t>
            </w:r>
            <w:r>
              <w:rPr>
                <w:sz w:val="16"/>
              </w:rPr>
              <w:t>g nicht</w:t>
            </w:r>
            <w:r w:rsidR="001B1D50">
              <w:rPr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 w:rsidR="001B1D50">
              <w:rPr>
                <w:sz w:val="16"/>
              </w:rPr>
              <w:t>-</w:t>
            </w:r>
            <w:r>
              <w:rPr>
                <w:sz w:val="16"/>
              </w:rPr>
              <w:t>au</w:t>
            </w:r>
            <w:r>
              <w:rPr>
                <w:sz w:val="16"/>
              </w:rPr>
              <w:t>f</w:t>
            </w:r>
            <w:r>
              <w:rPr>
                <w:sz w:val="16"/>
              </w:rPr>
              <w:t>tragt</w:t>
            </w:r>
          </w:p>
        </w:tc>
        <w:tc>
          <w:tcPr>
            <w:tcW w:w="2551" w:type="dxa"/>
            <w:vMerge w:val="restart"/>
            <w:vAlign w:val="center"/>
          </w:tcPr>
          <w:p w:rsidR="00844E42" w:rsidRDefault="00844E42" w:rsidP="001B1D50">
            <w:pPr>
              <w:pStyle w:val="Kopfzeile"/>
            </w:pPr>
            <w:r>
              <w:t>Prüfbemerkungen</w:t>
            </w: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637" w:type="dxa"/>
            <w:vMerge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Kopfzeile"/>
              <w:jc w:val="center"/>
            </w:pPr>
            <w:r>
              <w:t>ja</w:t>
            </w: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Kopfzeile"/>
              <w:jc w:val="center"/>
            </w:pPr>
            <w:r>
              <w:t>nein</w:t>
            </w:r>
          </w:p>
        </w:tc>
        <w:tc>
          <w:tcPr>
            <w:tcW w:w="851" w:type="dxa"/>
            <w:vMerge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</w:pPr>
          </w:p>
        </w:tc>
        <w:tc>
          <w:tcPr>
            <w:tcW w:w="2551" w:type="dxa"/>
            <w:vMerge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</w:pPr>
            <w:r w:rsidRPr="001B1D50">
              <w:t>1.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</w:pPr>
            <w:r w:rsidRPr="001B1D50">
              <w:t>Erläuterungsbericht 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1B1D50" w:rsidRPr="001B1D50" w:rsidRDefault="001B1D50" w:rsidP="001B1D50">
            <w:pPr>
              <w:pStyle w:val="Kopfzeile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Pr="006E0B3C" w:rsidRDefault="001B1D50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1.1</w:t>
            </w:r>
          </w:p>
        </w:tc>
        <w:tc>
          <w:tcPr>
            <w:tcW w:w="3969" w:type="dxa"/>
            <w:vAlign w:val="center"/>
          </w:tcPr>
          <w:p w:rsidR="001B1D50" w:rsidRPr="006E0B3C" w:rsidRDefault="001B1D50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Erläuterungsbericht - analog</w:t>
            </w:r>
          </w:p>
        </w:tc>
        <w:tc>
          <w:tcPr>
            <w:tcW w:w="567" w:type="dxa"/>
            <w:vAlign w:val="center"/>
          </w:tcPr>
          <w:p w:rsidR="001B1D50" w:rsidRDefault="001B1D50" w:rsidP="001B1D50">
            <w:pPr>
              <w:pStyle w:val="TXT"/>
              <w:jc w:val="center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1B1D50" w:rsidP="001B1D50">
            <w:pPr>
              <w:pStyle w:val="TXT"/>
              <w:jc w:val="center"/>
            </w:pPr>
            <w: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1B1D50">
            <w:pPr>
              <w:pStyle w:val="TXT"/>
              <w:jc w:val="center"/>
            </w:pPr>
            <w: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Default="001B1D50" w:rsidP="001B1D50">
            <w:pPr>
              <w:pStyle w:val="TXT"/>
            </w:pPr>
            <w:r>
              <w:t>1.</w:t>
            </w:r>
            <w:r w:rsidR="006E0B3C">
              <w:t>1.</w:t>
            </w:r>
          </w:p>
        </w:tc>
        <w:tc>
          <w:tcPr>
            <w:tcW w:w="3969" w:type="dxa"/>
            <w:vAlign w:val="center"/>
          </w:tcPr>
          <w:p w:rsidR="001B1D50" w:rsidRDefault="001B1D50" w:rsidP="001B1D50">
            <w:pPr>
              <w:pStyle w:val="TXT"/>
            </w:pPr>
            <w:r>
              <w:t xml:space="preserve">Erläuterungsbericht </w:t>
            </w:r>
            <w:r w:rsidR="00D74CD2">
              <w:t>-</w:t>
            </w:r>
            <w:r>
              <w:t xml:space="preserve"> digital</w:t>
            </w:r>
            <w:r w:rsidR="00C826A8">
              <w:br/>
            </w:r>
            <w:r w:rsidR="00DF34D5">
              <w:t>Format gem. vertraglicher Vereinbarun</w:t>
            </w:r>
            <w:r w:rsidR="00DF34D5">
              <w:t>g</w:t>
            </w:r>
            <w:r w:rsidR="00DF34D5">
              <w:t xml:space="preserve"> </w:t>
            </w:r>
          </w:p>
        </w:tc>
        <w:tc>
          <w:tcPr>
            <w:tcW w:w="567" w:type="dxa"/>
            <w:vAlign w:val="center"/>
          </w:tcPr>
          <w:p w:rsidR="001B1D50" w:rsidRDefault="001B1D50" w:rsidP="001B1D50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D74CD2" w:rsidP="001B1D50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1B1D50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1B1D50">
            <w:pPr>
              <w:pStyle w:val="TXT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  <w:r>
              <w:t>2.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  <w:r>
              <w:t>Anlagen und Tabellen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1B1D50" w:rsidRDefault="001B1D50" w:rsidP="001B1D50">
            <w:pPr>
              <w:pStyle w:val="Kopfzeile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Pr="006E0B3C" w:rsidRDefault="001B1D50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2.1</w:t>
            </w:r>
          </w:p>
        </w:tc>
        <w:tc>
          <w:tcPr>
            <w:tcW w:w="3969" w:type="dxa"/>
            <w:vAlign w:val="center"/>
          </w:tcPr>
          <w:p w:rsidR="001B1D50" w:rsidRPr="006E0B3C" w:rsidRDefault="00D74CD2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Ergebnisse b</w:t>
            </w:r>
            <w:r w:rsidR="001B1D50" w:rsidRPr="006E0B3C">
              <w:rPr>
                <w:b/>
                <w:bCs/>
              </w:rPr>
              <w:t>autechn. Zustandsbewe</w:t>
            </w:r>
            <w:r w:rsidR="001B1D50" w:rsidRPr="006E0B3C">
              <w:rPr>
                <w:b/>
                <w:bCs/>
              </w:rPr>
              <w:t>r</w:t>
            </w:r>
            <w:r w:rsidR="001B1D50" w:rsidRPr="006E0B3C">
              <w:rPr>
                <w:b/>
                <w:bCs/>
              </w:rPr>
              <w:t xml:space="preserve">tung </w:t>
            </w:r>
            <w:r w:rsidRPr="006E0B3C">
              <w:rPr>
                <w:b/>
                <w:bCs/>
              </w:rPr>
              <w:t>-</w:t>
            </w:r>
            <w:r w:rsidR="001B1D50" w:rsidRPr="006E0B3C">
              <w:rPr>
                <w:b/>
                <w:bCs/>
              </w:rPr>
              <w:t xml:space="preserve"> an</w:t>
            </w:r>
            <w:r w:rsidR="001B1D50" w:rsidRPr="006E0B3C">
              <w:rPr>
                <w:b/>
                <w:bCs/>
              </w:rPr>
              <w:t>a</w:t>
            </w:r>
            <w:r w:rsidR="001B1D50" w:rsidRPr="006E0B3C">
              <w:rPr>
                <w:b/>
                <w:bCs/>
              </w:rPr>
              <w:t>log</w:t>
            </w:r>
          </w:p>
        </w:tc>
        <w:tc>
          <w:tcPr>
            <w:tcW w:w="567" w:type="dxa"/>
            <w:vAlign w:val="center"/>
          </w:tcPr>
          <w:p w:rsidR="001B1D50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1B1D50">
            <w:pPr>
              <w:pStyle w:val="TXT"/>
              <w:rPr>
                <w:sz w:val="18"/>
              </w:rPr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Default="001B1D50" w:rsidP="001B1D50">
            <w:pPr>
              <w:pStyle w:val="TXT"/>
            </w:pPr>
            <w:r>
              <w:t>2.2</w:t>
            </w:r>
          </w:p>
        </w:tc>
        <w:tc>
          <w:tcPr>
            <w:tcW w:w="3969" w:type="dxa"/>
            <w:vAlign w:val="center"/>
          </w:tcPr>
          <w:p w:rsidR="001B1D50" w:rsidRDefault="00D74CD2" w:rsidP="001B1D50">
            <w:pPr>
              <w:pStyle w:val="TXT"/>
            </w:pPr>
            <w:r>
              <w:t>Ergebnisse b</w:t>
            </w:r>
            <w:r w:rsidR="001B1D50">
              <w:t xml:space="preserve">autechn. Zustandsbewertung </w:t>
            </w:r>
            <w:r>
              <w:t>-</w:t>
            </w:r>
            <w:r w:rsidR="001B1D50">
              <w:t xml:space="preserve"> </w:t>
            </w:r>
            <w:r w:rsidR="00DF34D5">
              <w:t>digital</w:t>
            </w:r>
            <w:r w:rsidR="00DF34D5">
              <w:br/>
              <w:t>Format gem. vertraglicher Vereinbarung</w:t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1B1D50">
            <w:pPr>
              <w:pStyle w:val="TXT"/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Pr="006E0B3C" w:rsidRDefault="00D74CD2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2.3</w:t>
            </w:r>
          </w:p>
        </w:tc>
        <w:tc>
          <w:tcPr>
            <w:tcW w:w="3969" w:type="dxa"/>
            <w:vAlign w:val="center"/>
          </w:tcPr>
          <w:p w:rsidR="00D74CD2" w:rsidRPr="006E0B3C" w:rsidRDefault="00D74CD2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Liste umbenannter Objekte nach der opt</w:t>
            </w:r>
            <w:r w:rsidRPr="006E0B3C">
              <w:rPr>
                <w:b/>
                <w:bCs/>
              </w:rPr>
              <w:t>i</w:t>
            </w:r>
            <w:r w:rsidRPr="006E0B3C">
              <w:rPr>
                <w:b/>
                <w:bCs/>
              </w:rPr>
              <w:t>schen Inspektion -analog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1B1D50">
            <w:pPr>
              <w:pStyle w:val="TXT"/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Default="00D74CD2" w:rsidP="00D74CD2">
            <w:pPr>
              <w:pStyle w:val="TXT"/>
            </w:pPr>
            <w:r>
              <w:t>2.4</w:t>
            </w:r>
          </w:p>
        </w:tc>
        <w:tc>
          <w:tcPr>
            <w:tcW w:w="3969" w:type="dxa"/>
            <w:vAlign w:val="center"/>
          </w:tcPr>
          <w:p w:rsidR="00D74CD2" w:rsidRDefault="00D74CD2" w:rsidP="00D74CD2">
            <w:pPr>
              <w:pStyle w:val="TXT"/>
            </w:pPr>
            <w:r>
              <w:t>Liste umbenannter Objekte nach der opt</w:t>
            </w:r>
            <w:r>
              <w:t>i</w:t>
            </w:r>
            <w:r>
              <w:t>schen Inspektion -digital</w:t>
            </w:r>
            <w:r>
              <w:br/>
            </w:r>
            <w:r w:rsidR="00DF34D5">
              <w:t>Format gem. vertraglicher Ve</w:t>
            </w:r>
            <w:r w:rsidR="00DF34D5">
              <w:t>r</w:t>
            </w:r>
            <w:r w:rsidR="00DF34D5">
              <w:t>einbarung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D74CD2">
            <w:pPr>
              <w:pStyle w:val="TXT"/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lastRenderedPageBreak/>
              <w:t>2.5</w:t>
            </w:r>
          </w:p>
        </w:tc>
        <w:tc>
          <w:tcPr>
            <w:tcW w:w="3969" w:type="dxa"/>
            <w:vAlign w:val="center"/>
          </w:tcPr>
          <w:p w:rsidR="00D74CD2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Ergebnisse Hydraulische Berechnu</w:t>
            </w:r>
            <w:r w:rsidRPr="006E0B3C">
              <w:rPr>
                <w:b/>
                <w:bCs/>
              </w:rPr>
              <w:t>n</w:t>
            </w:r>
            <w:r w:rsidRPr="006E0B3C">
              <w:rPr>
                <w:b/>
                <w:bCs/>
              </w:rPr>
              <w:t>gen R</w:t>
            </w:r>
            <w:r w:rsidRPr="006E0B3C">
              <w:rPr>
                <w:b/>
                <w:bCs/>
              </w:rPr>
              <w:t>e</w:t>
            </w:r>
            <w:r w:rsidRPr="006E0B3C">
              <w:rPr>
                <w:b/>
                <w:bCs/>
              </w:rPr>
              <w:t>gen/Mischwassernetz - analog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D74CD2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D74CD2">
            <w:pPr>
              <w:pStyle w:val="TXT"/>
              <w:rPr>
                <w:b/>
              </w:rPr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Default="00D74CD2" w:rsidP="00D74CD2">
            <w:pPr>
              <w:pStyle w:val="TXT"/>
            </w:pPr>
            <w:r>
              <w:t>2.6</w:t>
            </w:r>
          </w:p>
        </w:tc>
        <w:tc>
          <w:tcPr>
            <w:tcW w:w="3969" w:type="dxa"/>
            <w:vAlign w:val="center"/>
          </w:tcPr>
          <w:p w:rsidR="00D74CD2" w:rsidRDefault="00D74CD2" w:rsidP="00D74CD2">
            <w:pPr>
              <w:pStyle w:val="TXT"/>
            </w:pPr>
            <w:r>
              <w:t xml:space="preserve">Ergebnisse Hydraulische Berechnungen Regen/Mischwassernetz - digital </w:t>
            </w:r>
            <w:r>
              <w:br/>
            </w:r>
            <w:r w:rsidR="00DF34D5">
              <w:t>Format gem. vertraglicher Ve</w:t>
            </w:r>
            <w:r w:rsidR="00DF34D5">
              <w:t>r</w:t>
            </w:r>
            <w:r w:rsidR="00DF34D5">
              <w:t>einbarung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D74CD2">
            <w:pPr>
              <w:pStyle w:val="TXT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Pr="006E0B3C" w:rsidRDefault="001B1D50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2.</w:t>
            </w:r>
            <w:r w:rsidR="00D74CD2" w:rsidRPr="006E0B3C">
              <w:rPr>
                <w:b/>
                <w:bCs/>
              </w:rPr>
              <w:t>7</w:t>
            </w:r>
          </w:p>
        </w:tc>
        <w:tc>
          <w:tcPr>
            <w:tcW w:w="3969" w:type="dxa"/>
            <w:vAlign w:val="center"/>
          </w:tcPr>
          <w:p w:rsidR="001B1D50" w:rsidRPr="006E0B3C" w:rsidRDefault="00D74CD2" w:rsidP="001B1D50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Ergebnisse h</w:t>
            </w:r>
            <w:r w:rsidR="001B1D50" w:rsidRPr="006E0B3C">
              <w:rPr>
                <w:b/>
                <w:bCs/>
              </w:rPr>
              <w:t>ydraul. Zustandsbewe</w:t>
            </w:r>
            <w:r w:rsidR="001B1D50" w:rsidRPr="006E0B3C">
              <w:rPr>
                <w:b/>
                <w:bCs/>
              </w:rPr>
              <w:t>r</w:t>
            </w:r>
            <w:r w:rsidR="001B1D50" w:rsidRPr="006E0B3C">
              <w:rPr>
                <w:b/>
                <w:bCs/>
              </w:rPr>
              <w:t xml:space="preserve">tung </w:t>
            </w:r>
            <w:r w:rsidRPr="006E0B3C">
              <w:rPr>
                <w:b/>
                <w:bCs/>
              </w:rPr>
              <w:t xml:space="preserve">Regen/Mischwassernetz - </w:t>
            </w:r>
            <w:r w:rsidR="001B1D50" w:rsidRPr="006E0B3C">
              <w:rPr>
                <w:b/>
                <w:bCs/>
              </w:rPr>
              <w:t>an</w:t>
            </w:r>
            <w:r w:rsidR="001B1D50" w:rsidRPr="006E0B3C">
              <w:rPr>
                <w:b/>
                <w:bCs/>
              </w:rPr>
              <w:t>a</w:t>
            </w:r>
            <w:r w:rsidR="001B1D50" w:rsidRPr="006E0B3C">
              <w:rPr>
                <w:b/>
                <w:bCs/>
              </w:rPr>
              <w:t>log</w:t>
            </w:r>
          </w:p>
        </w:tc>
        <w:tc>
          <w:tcPr>
            <w:tcW w:w="567" w:type="dxa"/>
            <w:vAlign w:val="center"/>
          </w:tcPr>
          <w:p w:rsidR="001B1D50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1B1D50">
            <w:pPr>
              <w:pStyle w:val="TXT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Default="00D74CD2" w:rsidP="001B1D50">
            <w:pPr>
              <w:pStyle w:val="TXT"/>
            </w:pPr>
            <w:r>
              <w:t>2</w:t>
            </w:r>
            <w:r w:rsidR="001B1D50">
              <w:t>.</w:t>
            </w:r>
            <w:r>
              <w:t>8</w:t>
            </w:r>
            <w:r w:rsidR="001B1D50">
              <w:t>.</w:t>
            </w:r>
          </w:p>
        </w:tc>
        <w:tc>
          <w:tcPr>
            <w:tcW w:w="3969" w:type="dxa"/>
            <w:vAlign w:val="center"/>
          </w:tcPr>
          <w:p w:rsidR="001B1D50" w:rsidRDefault="00D74CD2" w:rsidP="001B1D50">
            <w:pPr>
              <w:pStyle w:val="TXT"/>
            </w:pPr>
            <w:r>
              <w:t>Ergebnisse hydraul.</w:t>
            </w:r>
            <w:r w:rsidR="001B1D50">
              <w:t xml:space="preserve"> Zustandsbewertung </w:t>
            </w:r>
            <w:r>
              <w:t>-</w:t>
            </w:r>
            <w:r w:rsidR="001B1D50">
              <w:t xml:space="preserve"> </w:t>
            </w:r>
            <w:r w:rsidR="00DF34D5">
              <w:t>digital</w:t>
            </w:r>
            <w:r w:rsidR="00DF34D5">
              <w:br/>
              <w:t>Format gem. ve</w:t>
            </w:r>
            <w:r w:rsidR="00DF34D5">
              <w:t>r</w:t>
            </w:r>
            <w:r w:rsidR="00DF34D5">
              <w:t>traglicher Vereinbarung</w:t>
            </w:r>
            <w:r w:rsidR="001B1D50">
              <w:t xml:space="preserve"> </w:t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1B1D50">
            <w:pPr>
              <w:pStyle w:val="TXT"/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2.9</w:t>
            </w:r>
          </w:p>
        </w:tc>
        <w:tc>
          <w:tcPr>
            <w:tcW w:w="3969" w:type="dxa"/>
            <w:vAlign w:val="center"/>
          </w:tcPr>
          <w:p w:rsidR="00D74CD2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Ergebnisse Hydraulische Berechnu</w:t>
            </w:r>
            <w:r w:rsidRPr="006E0B3C">
              <w:rPr>
                <w:b/>
                <w:bCs/>
              </w:rPr>
              <w:t>n</w:t>
            </w:r>
            <w:r w:rsidRPr="006E0B3C">
              <w:rPr>
                <w:b/>
                <w:bCs/>
              </w:rPr>
              <w:t>gen Schmutzwassernetz - analog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D74CD2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D74CD2">
            <w:pPr>
              <w:pStyle w:val="TXT"/>
              <w:rPr>
                <w:b/>
              </w:rPr>
            </w:pPr>
          </w:p>
        </w:tc>
      </w:tr>
      <w:tr w:rsidR="00D74CD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D74CD2" w:rsidRDefault="00D74CD2" w:rsidP="00D74CD2">
            <w:pPr>
              <w:pStyle w:val="TXT"/>
            </w:pPr>
            <w:r>
              <w:t>2.10</w:t>
            </w:r>
          </w:p>
        </w:tc>
        <w:tc>
          <w:tcPr>
            <w:tcW w:w="3969" w:type="dxa"/>
            <w:vAlign w:val="center"/>
          </w:tcPr>
          <w:p w:rsidR="00D74CD2" w:rsidRDefault="00D74CD2" w:rsidP="00D74CD2">
            <w:pPr>
              <w:pStyle w:val="TXT"/>
            </w:pPr>
            <w:r>
              <w:t xml:space="preserve">Ergebnisse Hydraulische Berechnungen Schmutzwassernetz - digital </w:t>
            </w:r>
            <w:r>
              <w:br/>
            </w:r>
            <w:r w:rsidR="00DF34D5">
              <w:t>Format gem. vertraglicher Ve</w:t>
            </w:r>
            <w:r w:rsidR="00DF34D5">
              <w:t>r</w:t>
            </w:r>
            <w:r w:rsidR="00DF34D5">
              <w:t>einbarung</w:t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D74CD2" w:rsidRDefault="00D74CD2" w:rsidP="00D74CD2">
            <w:pPr>
              <w:pStyle w:val="TXT"/>
              <w:jc w:val="center"/>
            </w:pPr>
            <w: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D74CD2" w:rsidRDefault="00D74CD2" w:rsidP="00D74CD2">
            <w:pPr>
              <w:pStyle w:val="TXT"/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2</w:t>
            </w:r>
            <w:r w:rsidR="001B1D50" w:rsidRPr="006E0B3C">
              <w:rPr>
                <w:b/>
                <w:bCs/>
              </w:rPr>
              <w:t>.</w:t>
            </w:r>
            <w:r w:rsidRPr="006E0B3C">
              <w:rPr>
                <w:b/>
                <w:bCs/>
              </w:rPr>
              <w:t>11</w:t>
            </w:r>
          </w:p>
        </w:tc>
        <w:tc>
          <w:tcPr>
            <w:tcW w:w="3969" w:type="dxa"/>
            <w:vAlign w:val="center"/>
          </w:tcPr>
          <w:p w:rsidR="001B1D50" w:rsidRPr="006E0B3C" w:rsidRDefault="00D74CD2" w:rsidP="00D74CD2">
            <w:pPr>
              <w:pStyle w:val="TXT"/>
              <w:rPr>
                <w:b/>
                <w:bCs/>
              </w:rPr>
            </w:pPr>
            <w:r w:rsidRPr="006E0B3C">
              <w:rPr>
                <w:b/>
                <w:bCs/>
              </w:rPr>
              <w:t>Ergebnisse Hydraulische Berechnu</w:t>
            </w:r>
            <w:r w:rsidRPr="006E0B3C">
              <w:rPr>
                <w:b/>
                <w:bCs/>
              </w:rPr>
              <w:t>n</w:t>
            </w:r>
            <w:r w:rsidRPr="006E0B3C">
              <w:rPr>
                <w:b/>
                <w:bCs/>
              </w:rPr>
              <w:t xml:space="preserve">gen </w:t>
            </w:r>
            <w:r w:rsidR="001B1D50" w:rsidRPr="006E0B3C">
              <w:rPr>
                <w:b/>
                <w:bCs/>
              </w:rPr>
              <w:t>Sonde</w:t>
            </w:r>
            <w:r w:rsidR="001B1D50" w:rsidRPr="006E0B3C">
              <w:rPr>
                <w:b/>
                <w:bCs/>
              </w:rPr>
              <w:t>r</w:t>
            </w:r>
            <w:r w:rsidR="001B1D50" w:rsidRPr="006E0B3C">
              <w:rPr>
                <w:b/>
                <w:bCs/>
              </w:rPr>
              <w:t xml:space="preserve">bauwerke </w:t>
            </w:r>
            <w:r w:rsidRPr="006E0B3C">
              <w:rPr>
                <w:b/>
                <w:bCs/>
              </w:rPr>
              <w:t>-</w:t>
            </w:r>
            <w:r w:rsidR="001B1D50" w:rsidRPr="006E0B3C">
              <w:rPr>
                <w:b/>
                <w:bCs/>
              </w:rPr>
              <w:t xml:space="preserve"> analog </w:t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1B1D50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1B1D50" w:rsidRDefault="00D74CD2" w:rsidP="00D74CD2">
            <w:pPr>
              <w:pStyle w:val="Fuzeile"/>
              <w:tabs>
                <w:tab w:val="clear" w:pos="9072"/>
              </w:tabs>
            </w:pPr>
            <w:r>
              <w:t>2</w:t>
            </w:r>
            <w:r w:rsidR="001B1D50">
              <w:t>.</w:t>
            </w:r>
            <w:r>
              <w:t>12</w:t>
            </w:r>
          </w:p>
        </w:tc>
        <w:tc>
          <w:tcPr>
            <w:tcW w:w="3969" w:type="dxa"/>
            <w:vAlign w:val="center"/>
          </w:tcPr>
          <w:p w:rsidR="001B1D50" w:rsidRDefault="00D74CD2" w:rsidP="00D74CD2">
            <w:pPr>
              <w:pStyle w:val="Fuzeile"/>
              <w:tabs>
                <w:tab w:val="clear" w:pos="9072"/>
              </w:tabs>
            </w:pPr>
            <w:r>
              <w:t>Ergebnisse Hydraulische Berechnungen Sonde</w:t>
            </w:r>
            <w:r>
              <w:t>r</w:t>
            </w:r>
            <w:r>
              <w:t xml:space="preserve">bauwerke </w:t>
            </w:r>
            <w:r w:rsidR="00646095">
              <w:t>-</w:t>
            </w:r>
            <w:r>
              <w:t xml:space="preserve"> digital</w:t>
            </w:r>
            <w:r>
              <w:br/>
            </w:r>
            <w:r w:rsidR="00DF34D5">
              <w:t>Format gem. vertraglicher Ve</w:t>
            </w:r>
            <w:r w:rsidR="00DF34D5">
              <w:t>r</w:t>
            </w:r>
            <w:r w:rsidR="00DF34D5">
              <w:t>einbarung</w:t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1B1D50" w:rsidRDefault="001B1D50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844E42" w:rsidRDefault="006E0B3C" w:rsidP="00646095">
            <w:pPr>
              <w:pStyle w:val="Kopfzeile"/>
            </w:pPr>
            <w:r>
              <w:t>3</w:t>
            </w:r>
            <w:r w:rsidR="00844E42">
              <w:t>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Kopfzeile"/>
            </w:pPr>
            <w:r>
              <w:t>Planunterlagen – Bestand 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Kopfzeile"/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Kopfzeile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Kopfzeile"/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Kopfzeile"/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bookmarkStart w:id="7" w:name="Kontrollkästchen13"/>
            <w:bookmarkStart w:id="8" w:name="Kontrollkästchen14"/>
            <w:r w:rsidRPr="007F12B3">
              <w:rPr>
                <w:b/>
                <w:bCs/>
              </w:rPr>
              <w:t>3</w:t>
            </w:r>
            <w:r w:rsidR="00844E42" w:rsidRPr="007F12B3">
              <w:rPr>
                <w:b/>
                <w:bCs/>
              </w:rPr>
              <w:t>.1</w:t>
            </w:r>
          </w:p>
        </w:tc>
        <w:tc>
          <w:tcPr>
            <w:tcW w:w="3969" w:type="dxa"/>
            <w:vAlign w:val="center"/>
          </w:tcPr>
          <w:p w:rsidR="00844E42" w:rsidRPr="007F12B3" w:rsidRDefault="00844E42" w:rsidP="006E0B3C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Übersichts</w:t>
            </w:r>
            <w:r w:rsidR="00646095" w:rsidRPr="007F12B3">
              <w:rPr>
                <w:b/>
                <w:bCs/>
              </w:rPr>
              <w:t>p</w:t>
            </w:r>
            <w:r w:rsidRPr="007F12B3">
              <w:rPr>
                <w:b/>
                <w:bCs/>
              </w:rPr>
              <w:t>lan analog</w:t>
            </w:r>
          </w:p>
        </w:tc>
        <w:bookmarkEnd w:id="7"/>
        <w:tc>
          <w:tcPr>
            <w:tcW w:w="567" w:type="dxa"/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F12B3" w:rsidRPr="00646095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  <w:bookmarkEnd w:id="8"/>
          </w:p>
        </w:tc>
        <w:tc>
          <w:tcPr>
            <w:tcW w:w="851" w:type="dxa"/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sz w:val="16"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bottom w:val="nil"/>
            </w:tcBorders>
            <w:vAlign w:val="center"/>
          </w:tcPr>
          <w:p w:rsidR="00844E42" w:rsidRDefault="006E0B3C" w:rsidP="007F12B3">
            <w:pPr>
              <w:pStyle w:val="TXT"/>
            </w:pPr>
            <w:bookmarkStart w:id="9" w:name="Kontrollkästchen15"/>
            <w:bookmarkStart w:id="10" w:name="Kontrollkästchen16"/>
            <w:r>
              <w:t>3</w:t>
            </w:r>
            <w:r w:rsidR="00844E42">
              <w:t>.1.1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44E42" w:rsidRDefault="00844E42" w:rsidP="006E0B3C">
            <w:pPr>
              <w:pStyle w:val="TXT"/>
            </w:pPr>
            <w:r>
              <w:t xml:space="preserve">Übersichtsplan </w:t>
            </w:r>
            <w:r w:rsidR="00DF34D5">
              <w:t xml:space="preserve">– </w:t>
            </w:r>
            <w:r>
              <w:t>digital</w:t>
            </w:r>
            <w:r w:rsidR="00DF34D5">
              <w:br/>
              <w:t xml:space="preserve"> Format(e) gem. vertraglicher Vereinb</w:t>
            </w:r>
            <w:r w:rsidR="00DF34D5">
              <w:t>a</w:t>
            </w:r>
            <w:r w:rsidR="00DF34D5">
              <w:t>rung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9"/>
          </w:p>
        </w:tc>
        <w:bookmarkEnd w:id="10"/>
        <w:tc>
          <w:tcPr>
            <w:tcW w:w="567" w:type="dxa"/>
            <w:tcBorders>
              <w:bottom w:val="nil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3</w:t>
            </w:r>
            <w:r w:rsidR="00844E42" w:rsidRPr="007F12B3">
              <w:rPr>
                <w:b/>
                <w:bCs/>
              </w:rPr>
              <w:t>.2</w:t>
            </w:r>
          </w:p>
        </w:tc>
        <w:tc>
          <w:tcPr>
            <w:tcW w:w="3969" w:type="dxa"/>
            <w:vAlign w:val="center"/>
          </w:tcPr>
          <w:p w:rsidR="00844E42" w:rsidRPr="007F12B3" w:rsidRDefault="00844E42" w:rsidP="006E0B3C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Übersichtslageplan Bestand - analog</w:t>
            </w:r>
          </w:p>
        </w:tc>
        <w:tc>
          <w:tcPr>
            <w:tcW w:w="567" w:type="dxa"/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F12B3" w:rsidRPr="00646095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bottom w:val="nil"/>
            </w:tcBorders>
            <w:vAlign w:val="center"/>
          </w:tcPr>
          <w:p w:rsidR="00844E42" w:rsidRDefault="006E0B3C" w:rsidP="007F12B3">
            <w:pPr>
              <w:pStyle w:val="TXT"/>
            </w:pPr>
            <w:r>
              <w:t>3</w:t>
            </w:r>
            <w:r w:rsidR="00844E42">
              <w:t>.2.1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844E42" w:rsidRDefault="00844E42" w:rsidP="006E0B3C">
            <w:pPr>
              <w:pStyle w:val="TXT"/>
            </w:pPr>
            <w:r>
              <w:t xml:space="preserve">Übersichtslageplan „Bestand“ </w:t>
            </w:r>
            <w:r w:rsidR="00646095">
              <w:t>-</w:t>
            </w:r>
            <w:r>
              <w:t xml:space="preserve"> digital </w:t>
            </w:r>
            <w:r w:rsidR="00DF34D5">
              <w:t xml:space="preserve"> Format(e) gem. vertraglicher Vereinb</w:t>
            </w:r>
            <w:r w:rsidR="00DF34D5">
              <w:t>a</w:t>
            </w:r>
            <w:r w:rsidR="00DF34D5">
              <w:t>rung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3</w:t>
            </w:r>
            <w:r w:rsidR="007F12B3" w:rsidRPr="007F12B3">
              <w:rPr>
                <w:b/>
                <w:bCs/>
              </w:rPr>
              <w:t>.3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44E42" w:rsidRPr="007F12B3" w:rsidRDefault="00844E42" w:rsidP="006E0B3C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Lageplan „Bestand Abwasser“ - analog</w:t>
            </w:r>
          </w:p>
        </w:tc>
        <w:bookmarkStart w:id="11" w:name="Kontrollkästchen19"/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F12B3" w:rsidRPr="00646095">
              <w:rPr>
                <w:b/>
              </w:rPr>
            </w:r>
            <w:r>
              <w:rPr>
                <w:b/>
              </w:rPr>
              <w:fldChar w:fldCharType="end"/>
            </w:r>
            <w:bookmarkEnd w:id="11"/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2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  <w:bookmarkEnd w:id="12"/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844E42" w:rsidRDefault="006E0B3C" w:rsidP="007F12B3">
            <w:pPr>
              <w:pStyle w:val="TXT"/>
            </w:pPr>
            <w:bookmarkStart w:id="13" w:name="Kontrollkästchen22"/>
            <w:r>
              <w:t>3</w:t>
            </w:r>
            <w:r w:rsidR="00844E42">
              <w:t>.3.1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44E42" w:rsidRDefault="00844E42" w:rsidP="006E0B3C">
            <w:pPr>
              <w:pStyle w:val="TXT"/>
            </w:pPr>
            <w:r>
              <w:t xml:space="preserve">Lageplan „Bestand Abwasser“ </w:t>
            </w:r>
            <w:r w:rsidR="00646095">
              <w:t>-</w:t>
            </w:r>
            <w:r>
              <w:t xml:space="preserve"> digital </w:t>
            </w:r>
            <w:r w:rsidR="00DF34D5">
              <w:t xml:space="preserve"> Format(e) gem. vertraglicher Vereinb</w:t>
            </w:r>
            <w:r w:rsidR="00DF34D5">
              <w:t>a</w:t>
            </w:r>
            <w:r w:rsidR="00DF34D5">
              <w:t>rung</w:t>
            </w:r>
          </w:p>
        </w:tc>
        <w:bookmarkStart w:id="14" w:name="Kontrollkästchen21"/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14"/>
          </w:p>
        </w:tc>
        <w:bookmarkEnd w:id="13"/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3</w:t>
            </w:r>
            <w:r w:rsidR="00844E42" w:rsidRPr="007F12B3">
              <w:rPr>
                <w:b/>
                <w:bCs/>
              </w:rPr>
              <w:t>.4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44E42" w:rsidRPr="007F12B3" w:rsidRDefault="00844E42" w:rsidP="006E0B3C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 xml:space="preserve">Lageplan  </w:t>
            </w:r>
            <w:r w:rsidR="006E0B3C" w:rsidRPr="007F12B3">
              <w:rPr>
                <w:b/>
                <w:bCs/>
              </w:rPr>
              <w:t>„ablagerungsgefährdete K</w:t>
            </w:r>
            <w:r w:rsidR="006E0B3C" w:rsidRPr="007F12B3">
              <w:rPr>
                <w:b/>
                <w:bCs/>
              </w:rPr>
              <w:t>a</w:t>
            </w:r>
            <w:r w:rsidR="006E0B3C" w:rsidRPr="007F12B3">
              <w:rPr>
                <w:b/>
                <w:bCs/>
              </w:rPr>
              <w:t xml:space="preserve">näle“ </w:t>
            </w:r>
            <w:r w:rsidRPr="007F12B3">
              <w:rPr>
                <w:b/>
                <w:bCs/>
              </w:rPr>
              <w:t>- an</w:t>
            </w:r>
            <w:r w:rsidRPr="007F12B3">
              <w:rPr>
                <w:b/>
                <w:bCs/>
              </w:rPr>
              <w:t>a</w:t>
            </w:r>
            <w:r w:rsidRPr="007F12B3">
              <w:rPr>
                <w:b/>
                <w:bCs/>
              </w:rPr>
              <w:t>log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844E42" w:rsidRDefault="006E0B3C" w:rsidP="007F12B3">
            <w:pPr>
              <w:pStyle w:val="TXT"/>
            </w:pPr>
            <w:r>
              <w:t>3</w:t>
            </w:r>
            <w:r w:rsidR="00844E42">
              <w:t>.4.1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44E42" w:rsidRDefault="00844E42" w:rsidP="007F12B3">
            <w:pPr>
              <w:pStyle w:val="TXT"/>
            </w:pPr>
            <w:r>
              <w:t>Lageplan „</w:t>
            </w:r>
            <w:r w:rsidR="006E0B3C">
              <w:t>ablagerungsgefährdete Kan</w:t>
            </w:r>
            <w:r w:rsidR="006E0B3C">
              <w:t>ä</w:t>
            </w:r>
            <w:r w:rsidR="006E0B3C">
              <w:t>le</w:t>
            </w:r>
            <w:r>
              <w:t xml:space="preserve">“ </w:t>
            </w:r>
            <w:r w:rsidR="00646095">
              <w:t>-</w:t>
            </w:r>
            <w:r>
              <w:t xml:space="preserve"> digital </w:t>
            </w:r>
            <w:r w:rsidR="00DF34D5">
              <w:br/>
            </w:r>
            <w:r w:rsidR="00DF34D5">
              <w:lastRenderedPageBreak/>
              <w:t>Format(e) gem. vertraglicher Vereinb</w:t>
            </w:r>
            <w:r w:rsidR="00DF34D5">
              <w:t>a</w:t>
            </w:r>
            <w:r w:rsidR="00DF34D5">
              <w:t>rung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lastRenderedPageBreak/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44E42" w:rsidRDefault="00646095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44E42" w:rsidRDefault="00844E42" w:rsidP="00646095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Default="006E0B3C" w:rsidP="006E0B3C">
            <w:pPr>
              <w:pStyle w:val="Kopfzeile"/>
            </w:pPr>
            <w:r>
              <w:t>4</w:t>
            </w:r>
            <w:r w:rsidR="00844E42">
              <w:t>.</w:t>
            </w:r>
          </w:p>
        </w:tc>
        <w:tc>
          <w:tcPr>
            <w:tcW w:w="3969" w:type="dxa"/>
            <w:vAlign w:val="center"/>
          </w:tcPr>
          <w:p w:rsidR="00844E42" w:rsidRDefault="00844E42" w:rsidP="006E0B3C">
            <w:pPr>
              <w:pStyle w:val="Kopfzeile"/>
            </w:pPr>
            <w:r>
              <w:t>Planunterlagen - Zustand</w:t>
            </w:r>
          </w:p>
        </w:tc>
        <w:tc>
          <w:tcPr>
            <w:tcW w:w="567" w:type="dxa"/>
            <w:vAlign w:val="center"/>
          </w:tcPr>
          <w:p w:rsidR="00844E42" w:rsidRDefault="00844E42" w:rsidP="006E0B3C">
            <w:pPr>
              <w:pStyle w:val="Kopfzeile"/>
            </w:pPr>
          </w:p>
        </w:tc>
        <w:tc>
          <w:tcPr>
            <w:tcW w:w="567" w:type="dxa"/>
            <w:vAlign w:val="center"/>
          </w:tcPr>
          <w:p w:rsidR="00844E42" w:rsidRDefault="00844E42" w:rsidP="006E0B3C">
            <w:pPr>
              <w:pStyle w:val="Kopfzeile"/>
            </w:pPr>
          </w:p>
        </w:tc>
        <w:tc>
          <w:tcPr>
            <w:tcW w:w="851" w:type="dxa"/>
            <w:vAlign w:val="center"/>
          </w:tcPr>
          <w:p w:rsidR="00844E42" w:rsidRDefault="00844E42" w:rsidP="006E0B3C">
            <w:pPr>
              <w:pStyle w:val="Kopfzeile"/>
            </w:pPr>
          </w:p>
        </w:tc>
        <w:tc>
          <w:tcPr>
            <w:tcW w:w="2551" w:type="dxa"/>
            <w:vAlign w:val="center"/>
          </w:tcPr>
          <w:p w:rsidR="00844E42" w:rsidRDefault="00844E42" w:rsidP="006E0B3C">
            <w:pPr>
              <w:pStyle w:val="Kopfzeile"/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bookmarkStart w:id="15" w:name="Kontrollkästchen25"/>
            <w:bookmarkStart w:id="16" w:name="Kontrollkästchen26"/>
            <w:r w:rsidRPr="007F12B3">
              <w:rPr>
                <w:b/>
                <w:bCs/>
              </w:rPr>
              <w:t>4</w:t>
            </w:r>
            <w:r w:rsidR="00844E42" w:rsidRPr="007F12B3">
              <w:rPr>
                <w:b/>
                <w:bCs/>
              </w:rPr>
              <w:t>.1</w:t>
            </w:r>
          </w:p>
        </w:tc>
        <w:tc>
          <w:tcPr>
            <w:tcW w:w="3969" w:type="dxa"/>
            <w:vAlign w:val="center"/>
          </w:tcPr>
          <w:p w:rsidR="00844E42" w:rsidRPr="007F12B3" w:rsidRDefault="00844E42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Lageplan „Bautechnische Zustandsb</w:t>
            </w:r>
            <w:r w:rsidRPr="007F12B3">
              <w:rPr>
                <w:b/>
                <w:bCs/>
              </w:rPr>
              <w:t>e</w:t>
            </w:r>
            <w:r w:rsidRPr="007F12B3">
              <w:rPr>
                <w:b/>
                <w:bCs/>
              </w:rPr>
              <w:t>we</w:t>
            </w:r>
            <w:r w:rsidRPr="007F12B3">
              <w:rPr>
                <w:b/>
                <w:bCs/>
              </w:rPr>
              <w:t>r</w:t>
            </w:r>
            <w:r w:rsidRPr="007F12B3">
              <w:rPr>
                <w:b/>
                <w:bCs/>
              </w:rPr>
              <w:t>tung - analog</w:t>
            </w:r>
          </w:p>
        </w:tc>
        <w:bookmarkEnd w:id="15"/>
        <w:tc>
          <w:tcPr>
            <w:tcW w:w="567" w:type="dxa"/>
            <w:vAlign w:val="center"/>
          </w:tcPr>
          <w:p w:rsidR="00844E42" w:rsidRDefault="006E0B3C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F12B3" w:rsidRPr="006E0B3C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  <w:bookmarkEnd w:id="16"/>
          </w:p>
        </w:tc>
        <w:tc>
          <w:tcPr>
            <w:tcW w:w="851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Default="006E0B3C" w:rsidP="007F12B3">
            <w:pPr>
              <w:pStyle w:val="TXT"/>
            </w:pPr>
            <w:bookmarkStart w:id="17" w:name="Kontrollkästchen27"/>
            <w:bookmarkStart w:id="18" w:name="Kontrollkästchen28"/>
            <w:r>
              <w:t>4</w:t>
            </w:r>
            <w:r w:rsidR="00844E42">
              <w:t>.1.1</w:t>
            </w:r>
          </w:p>
        </w:tc>
        <w:tc>
          <w:tcPr>
            <w:tcW w:w="3969" w:type="dxa"/>
            <w:vAlign w:val="center"/>
          </w:tcPr>
          <w:p w:rsidR="00844E42" w:rsidRDefault="00844E42" w:rsidP="007F12B3">
            <w:pPr>
              <w:pStyle w:val="TXT"/>
            </w:pPr>
            <w:r>
              <w:t>Lageplan „Bautechnische Zustandsbewe</w:t>
            </w:r>
            <w:r>
              <w:t>r</w:t>
            </w:r>
            <w:r>
              <w:t xml:space="preserve">tung </w:t>
            </w:r>
            <w:r w:rsidR="00DF34D5">
              <w:t>–</w:t>
            </w:r>
            <w:r>
              <w:t xml:space="preserve"> digital</w:t>
            </w:r>
            <w:r w:rsidR="00DF34D5">
              <w:br/>
            </w:r>
            <w:r w:rsidR="000315E4">
              <w:t>Format(e) gem. vertraglicher Vereinbarung</w:t>
            </w: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17"/>
          </w:p>
        </w:tc>
        <w:bookmarkEnd w:id="18"/>
        <w:tc>
          <w:tcPr>
            <w:tcW w:w="567" w:type="dxa"/>
            <w:vAlign w:val="center"/>
          </w:tcPr>
          <w:p w:rsidR="00844E42" w:rsidRDefault="006E0B3C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bookmarkStart w:id="19" w:name="Kontrollkästchen31"/>
            <w:bookmarkStart w:id="20" w:name="Kontrollkästchen32"/>
            <w:r w:rsidRPr="007F12B3">
              <w:rPr>
                <w:b/>
                <w:bCs/>
              </w:rPr>
              <w:t>4</w:t>
            </w:r>
            <w:r w:rsidR="00844E42" w:rsidRPr="007F12B3">
              <w:rPr>
                <w:b/>
                <w:bCs/>
              </w:rPr>
              <w:t>.2</w:t>
            </w:r>
          </w:p>
        </w:tc>
        <w:tc>
          <w:tcPr>
            <w:tcW w:w="3969" w:type="dxa"/>
            <w:vAlign w:val="center"/>
          </w:tcPr>
          <w:p w:rsidR="00844E42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Netz</w:t>
            </w:r>
            <w:r w:rsidR="00844E42" w:rsidRPr="007F12B3">
              <w:rPr>
                <w:b/>
                <w:bCs/>
              </w:rPr>
              <w:t>plan „Kanalschäden“- analog</w:t>
            </w:r>
          </w:p>
        </w:tc>
        <w:bookmarkEnd w:id="19"/>
        <w:tc>
          <w:tcPr>
            <w:tcW w:w="567" w:type="dxa"/>
            <w:vAlign w:val="center"/>
          </w:tcPr>
          <w:p w:rsidR="00844E42" w:rsidRDefault="006E0B3C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F12B3" w:rsidRPr="006E0B3C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851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Default="006E0B3C" w:rsidP="007F12B3">
            <w:pPr>
              <w:pStyle w:val="TXT"/>
            </w:pPr>
            <w:bookmarkStart w:id="21" w:name="Kontrollkästchen33"/>
            <w:bookmarkStart w:id="22" w:name="Kontrollkästchen34"/>
            <w:r>
              <w:t>4</w:t>
            </w:r>
            <w:r w:rsidR="00844E42">
              <w:t>.2.1</w:t>
            </w:r>
          </w:p>
        </w:tc>
        <w:tc>
          <w:tcPr>
            <w:tcW w:w="3969" w:type="dxa"/>
            <w:vAlign w:val="center"/>
          </w:tcPr>
          <w:p w:rsidR="00844E42" w:rsidRDefault="006E0B3C" w:rsidP="007F12B3">
            <w:pPr>
              <w:pStyle w:val="TXT"/>
            </w:pPr>
            <w:r>
              <w:t>Netz</w:t>
            </w:r>
            <w:r w:rsidR="00844E42">
              <w:t xml:space="preserve">plan „Kanalschäden“- digital </w:t>
            </w:r>
            <w:r w:rsidR="000315E4">
              <w:t>Format(e) gem. vertraglicher Vereinbarung</w:t>
            </w:r>
          </w:p>
        </w:tc>
        <w:tc>
          <w:tcPr>
            <w:tcW w:w="567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21"/>
          </w:p>
        </w:tc>
        <w:bookmarkEnd w:id="22"/>
        <w:tc>
          <w:tcPr>
            <w:tcW w:w="567" w:type="dxa"/>
            <w:vAlign w:val="center"/>
          </w:tcPr>
          <w:p w:rsidR="00844E42" w:rsidRDefault="006E0B3C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844E42" w:rsidRDefault="00844E4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844E42" w:rsidRDefault="00844E42" w:rsidP="00D74CD2">
            <w:pPr>
              <w:pStyle w:val="Fuzeile"/>
              <w:tabs>
                <w:tab w:val="clear" w:pos="9072"/>
              </w:tabs>
            </w:pPr>
          </w:p>
        </w:tc>
      </w:tr>
      <w:tr w:rsidR="006E0B3C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6E0B3C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4.3</w:t>
            </w:r>
          </w:p>
        </w:tc>
        <w:tc>
          <w:tcPr>
            <w:tcW w:w="3969" w:type="dxa"/>
            <w:vAlign w:val="center"/>
          </w:tcPr>
          <w:p w:rsidR="006E0B3C" w:rsidRPr="007F12B3" w:rsidRDefault="006E0B3C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Netzplan „Schachtschäden“- analog</w:t>
            </w:r>
          </w:p>
        </w:tc>
        <w:tc>
          <w:tcPr>
            <w:tcW w:w="567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6E0B3C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6E0B3C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6E0B3C" w:rsidRDefault="006E0B3C" w:rsidP="007F12B3">
            <w:pPr>
              <w:pStyle w:val="TXT"/>
            </w:pPr>
            <w:r>
              <w:t>4.3.1</w:t>
            </w:r>
          </w:p>
        </w:tc>
        <w:tc>
          <w:tcPr>
            <w:tcW w:w="3969" w:type="dxa"/>
            <w:vAlign w:val="center"/>
          </w:tcPr>
          <w:p w:rsidR="006E0B3C" w:rsidRDefault="006E0B3C" w:rsidP="007F12B3">
            <w:pPr>
              <w:pStyle w:val="TXT"/>
            </w:pPr>
            <w:r>
              <w:t xml:space="preserve">Netzplan „Schachtschäden“- digital </w:t>
            </w:r>
            <w:r w:rsidR="000315E4">
              <w:t>Fo</w:t>
            </w:r>
            <w:r w:rsidR="000315E4">
              <w:t>r</w:t>
            </w:r>
            <w:r w:rsidR="000315E4">
              <w:t>mat(e) gem. vertraglicher Vereinbarung</w:t>
            </w:r>
          </w:p>
        </w:tc>
        <w:tc>
          <w:tcPr>
            <w:tcW w:w="567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6E0B3C" w:rsidRDefault="006E0B3C" w:rsidP="007F12B3">
            <w:pPr>
              <w:pStyle w:val="Fuzeile"/>
              <w:tabs>
                <w:tab w:val="clear" w:pos="9072"/>
              </w:tabs>
            </w:pPr>
          </w:p>
        </w:tc>
      </w:tr>
      <w:tr w:rsidR="00844E42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844E42" w:rsidRDefault="006E0B3C" w:rsidP="007F12B3">
            <w:pPr>
              <w:pStyle w:val="Kopfzeile"/>
            </w:pPr>
            <w:r>
              <w:t>5</w:t>
            </w:r>
            <w:r w:rsidR="00844E42">
              <w:t>.</w:t>
            </w:r>
          </w:p>
        </w:tc>
        <w:tc>
          <w:tcPr>
            <w:tcW w:w="3969" w:type="dxa"/>
            <w:vAlign w:val="center"/>
          </w:tcPr>
          <w:p w:rsidR="00844E42" w:rsidRDefault="00844E42" w:rsidP="007F12B3">
            <w:pPr>
              <w:pStyle w:val="Kopfzeile"/>
            </w:pPr>
            <w:r>
              <w:t>Planunterlagen - Hydraulik</w:t>
            </w:r>
          </w:p>
        </w:tc>
        <w:tc>
          <w:tcPr>
            <w:tcW w:w="567" w:type="dxa"/>
            <w:vAlign w:val="center"/>
          </w:tcPr>
          <w:p w:rsidR="00844E42" w:rsidRDefault="00844E42" w:rsidP="007F12B3">
            <w:pPr>
              <w:pStyle w:val="Kopfzeile"/>
            </w:pPr>
          </w:p>
        </w:tc>
        <w:tc>
          <w:tcPr>
            <w:tcW w:w="567" w:type="dxa"/>
            <w:vAlign w:val="center"/>
          </w:tcPr>
          <w:p w:rsidR="00844E42" w:rsidRDefault="00844E42" w:rsidP="007F12B3">
            <w:pPr>
              <w:pStyle w:val="Kopfzeile"/>
            </w:pPr>
          </w:p>
        </w:tc>
        <w:tc>
          <w:tcPr>
            <w:tcW w:w="851" w:type="dxa"/>
            <w:vAlign w:val="center"/>
          </w:tcPr>
          <w:p w:rsidR="00844E42" w:rsidRDefault="00844E42" w:rsidP="007F12B3">
            <w:pPr>
              <w:pStyle w:val="Kopfzeile"/>
            </w:pPr>
          </w:p>
        </w:tc>
        <w:tc>
          <w:tcPr>
            <w:tcW w:w="2551" w:type="dxa"/>
            <w:vAlign w:val="center"/>
          </w:tcPr>
          <w:p w:rsidR="00844E42" w:rsidRDefault="00844E42" w:rsidP="007F12B3">
            <w:pPr>
              <w:pStyle w:val="Kopfzeile"/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5.</w:t>
            </w:r>
            <w:r>
              <w:rPr>
                <w:b/>
                <w:bCs/>
              </w:rPr>
              <w:t>1</w:t>
            </w:r>
          </w:p>
        </w:tc>
        <w:tc>
          <w:tcPr>
            <w:tcW w:w="3969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Lageplan „Einzugsgebiet Regenwa</w:t>
            </w:r>
            <w:r w:rsidRPr="007F12B3">
              <w:rPr>
                <w:b/>
                <w:bCs/>
              </w:rPr>
              <w:t>s</w:t>
            </w:r>
            <w:r w:rsidRPr="007F12B3">
              <w:rPr>
                <w:b/>
                <w:bCs/>
              </w:rPr>
              <w:t>sera</w:t>
            </w:r>
            <w:r w:rsidRPr="007F12B3">
              <w:rPr>
                <w:b/>
                <w:bCs/>
              </w:rPr>
              <w:t>b</w:t>
            </w:r>
            <w:r w:rsidRPr="007F12B3">
              <w:rPr>
                <w:b/>
                <w:bCs/>
              </w:rPr>
              <w:t>fluss“ analog</w:t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7F12B3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7F12B3" w:rsidP="007F12B3">
            <w:pPr>
              <w:pStyle w:val="TXT"/>
            </w:pPr>
            <w:r>
              <w:t>5.1.1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TXT"/>
            </w:pPr>
            <w:r>
              <w:t>Lageplan „Einzugsgebiet Regenwassera</w:t>
            </w:r>
            <w:r>
              <w:t>b</w:t>
            </w:r>
            <w:r>
              <w:t xml:space="preserve">fluss“ - digital </w:t>
            </w:r>
            <w:r w:rsidR="000315E4">
              <w:t>Format(e) gem. vertraglicher Vereinbarung</w:t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7F12B3" w:rsidP="007F12B3">
            <w:pPr>
              <w:pStyle w:val="Kopfzeile"/>
            </w:pPr>
            <w:bookmarkStart w:id="23" w:name="Kontrollkästchen47"/>
            <w:bookmarkStart w:id="24" w:name="Kontrollkästchen48"/>
            <w:r>
              <w:t>5.2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Kopfzeile"/>
            </w:pPr>
            <w:r>
              <w:t>Lageplan „Hydraulische Auslastung“ an</w:t>
            </w:r>
            <w:r>
              <w:t>a</w:t>
            </w:r>
            <w:r>
              <w:t>log</w:t>
            </w:r>
          </w:p>
        </w:tc>
        <w:bookmarkEnd w:id="23"/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7F12B3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bookmarkEnd w:id="24"/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7F12B3" w:rsidP="007F12B3">
            <w:pPr>
              <w:pStyle w:val="TXT"/>
            </w:pPr>
            <w:bookmarkStart w:id="25" w:name="Kontrollkästchen49"/>
            <w:bookmarkStart w:id="26" w:name="Kontrollkästchen50"/>
            <w:r>
              <w:t>5.2.1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TXT"/>
            </w:pPr>
            <w:r>
              <w:t>Lageplan „Hydraulische Auslastung“ - dig</w:t>
            </w:r>
            <w:r>
              <w:t>i</w:t>
            </w:r>
            <w:r>
              <w:t xml:space="preserve">tal </w:t>
            </w:r>
            <w:r w:rsidR="000315E4">
              <w:t>Format(e) gem. vertraglicher Vereinb</w:t>
            </w:r>
            <w:r w:rsidR="000315E4">
              <w:t>a</w:t>
            </w:r>
            <w:r w:rsidR="000315E4">
              <w:t>rung</w:t>
            </w:r>
          </w:p>
        </w:tc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25"/>
          </w:p>
        </w:tc>
        <w:bookmarkEnd w:id="26"/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5.</w:t>
            </w:r>
            <w:r>
              <w:rPr>
                <w:b/>
                <w:bCs/>
              </w:rPr>
              <w:t>3</w:t>
            </w:r>
          </w:p>
        </w:tc>
        <w:tc>
          <w:tcPr>
            <w:tcW w:w="3969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Lageplan „Hydraulische Zustandsb</w:t>
            </w:r>
            <w:r w:rsidRPr="007F12B3">
              <w:rPr>
                <w:b/>
                <w:bCs/>
              </w:rPr>
              <w:t>e</w:t>
            </w:r>
            <w:r w:rsidRPr="007F12B3">
              <w:rPr>
                <w:b/>
                <w:bCs/>
              </w:rPr>
              <w:t>wertung“ an</w:t>
            </w:r>
            <w:r w:rsidRPr="007F12B3">
              <w:rPr>
                <w:b/>
                <w:bCs/>
              </w:rPr>
              <w:t>a</w:t>
            </w:r>
            <w:r w:rsidRPr="007F12B3">
              <w:rPr>
                <w:b/>
                <w:bCs/>
              </w:rPr>
              <w:t>log</w:t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7F12B3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7F12B3" w:rsidTr="002E1C95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637" w:type="dxa"/>
            <w:vAlign w:val="center"/>
          </w:tcPr>
          <w:p w:rsidR="007F12B3" w:rsidRDefault="007F12B3" w:rsidP="007F12B3">
            <w:pPr>
              <w:pStyle w:val="TXT"/>
            </w:pPr>
            <w:r>
              <w:t>5.3.1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TXT"/>
            </w:pPr>
            <w:r>
              <w:t>Lageplan „Hydraulische Zustandsbewe</w:t>
            </w:r>
            <w:r>
              <w:t>r</w:t>
            </w:r>
            <w:r>
              <w:t>tung“ - dig</w:t>
            </w:r>
            <w:r>
              <w:t>i</w:t>
            </w:r>
            <w:r>
              <w:t xml:space="preserve">tal </w:t>
            </w:r>
            <w:r w:rsidR="000315E4">
              <w:t>Format(e) gem. vertraglicher Vereinbarung</w:t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7F12B3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bookmarkStart w:id="27" w:name="Kontrollkästchen53"/>
            <w:bookmarkStart w:id="28" w:name="Kontrollkästchen54"/>
            <w:r w:rsidRPr="007F12B3">
              <w:rPr>
                <w:b/>
                <w:bCs/>
              </w:rPr>
              <w:t>5.4</w:t>
            </w:r>
          </w:p>
        </w:tc>
        <w:tc>
          <w:tcPr>
            <w:tcW w:w="3969" w:type="dxa"/>
            <w:vAlign w:val="center"/>
          </w:tcPr>
          <w:p w:rsidR="007F12B3" w:rsidRPr="007F12B3" w:rsidRDefault="007F12B3" w:rsidP="007F12B3">
            <w:pPr>
              <w:pStyle w:val="TXT"/>
              <w:rPr>
                <w:b/>
                <w:bCs/>
              </w:rPr>
            </w:pPr>
            <w:r w:rsidRPr="007F12B3">
              <w:rPr>
                <w:b/>
                <w:bCs/>
              </w:rPr>
              <w:t>Lageplan „Einzugsgebiet Trockenwe</w:t>
            </w:r>
            <w:r w:rsidRPr="007F12B3">
              <w:rPr>
                <w:b/>
                <w:bCs/>
              </w:rPr>
              <w:t>t</w:t>
            </w:r>
            <w:r w:rsidRPr="007F12B3">
              <w:rPr>
                <w:b/>
                <w:bCs/>
              </w:rPr>
              <w:t>tera</w:t>
            </w:r>
            <w:r w:rsidRPr="007F12B3">
              <w:rPr>
                <w:b/>
                <w:bCs/>
              </w:rPr>
              <w:t>b</w:t>
            </w:r>
            <w:r w:rsidRPr="007F12B3">
              <w:rPr>
                <w:b/>
                <w:bCs/>
              </w:rPr>
              <w:t>fluss“ - analog</w:t>
            </w:r>
          </w:p>
        </w:tc>
        <w:bookmarkEnd w:id="27"/>
        <w:tc>
          <w:tcPr>
            <w:tcW w:w="567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bookmarkEnd w:id="28"/>
        <w:tc>
          <w:tcPr>
            <w:tcW w:w="567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7F12B3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bottom"/>
          </w:tcPr>
          <w:p w:rsidR="007F12B3" w:rsidRDefault="007F12B3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7F12B3" w:rsidP="007F12B3">
            <w:pPr>
              <w:pStyle w:val="TXT"/>
            </w:pPr>
            <w:bookmarkStart w:id="29" w:name="Kontrollkästchen55"/>
            <w:bookmarkStart w:id="30" w:name="Kontrollkästchen56"/>
            <w:r>
              <w:t>5.4.1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TXT"/>
            </w:pPr>
            <w:r>
              <w:t>Lageplan „Einzugsgebiet Trockenwettera</w:t>
            </w:r>
            <w:r>
              <w:t>b</w:t>
            </w:r>
            <w:r>
              <w:t xml:space="preserve">fluss“ - digital </w:t>
            </w:r>
            <w:r w:rsidR="000315E4">
              <w:t>Format(e) gem. vertraglicher Vereinbarung</w:t>
            </w:r>
          </w:p>
        </w:tc>
        <w:tc>
          <w:tcPr>
            <w:tcW w:w="567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29"/>
          </w:p>
        </w:tc>
        <w:bookmarkEnd w:id="30"/>
        <w:tc>
          <w:tcPr>
            <w:tcW w:w="567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bottom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bottom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A81214" w:rsidP="007F12B3">
            <w:pPr>
              <w:pStyle w:val="Kopfzeile"/>
            </w:pPr>
            <w:r>
              <w:lastRenderedPageBreak/>
              <w:t>6</w:t>
            </w:r>
            <w:r w:rsidR="007F12B3">
              <w:t>.</w:t>
            </w:r>
          </w:p>
        </w:tc>
        <w:tc>
          <w:tcPr>
            <w:tcW w:w="3969" w:type="dxa"/>
            <w:vAlign w:val="center"/>
          </w:tcPr>
          <w:p w:rsidR="007F12B3" w:rsidRDefault="007F12B3" w:rsidP="007F12B3">
            <w:pPr>
              <w:pStyle w:val="Kopfzeile"/>
            </w:pPr>
            <w:r>
              <w:t>Sonstiges</w:t>
            </w: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Kopfzeile"/>
            </w:pPr>
          </w:p>
        </w:tc>
        <w:tc>
          <w:tcPr>
            <w:tcW w:w="567" w:type="dxa"/>
            <w:vAlign w:val="center"/>
          </w:tcPr>
          <w:p w:rsidR="007F12B3" w:rsidRDefault="007F12B3" w:rsidP="007F12B3">
            <w:pPr>
              <w:pStyle w:val="Kopfzeile"/>
            </w:pPr>
          </w:p>
        </w:tc>
        <w:tc>
          <w:tcPr>
            <w:tcW w:w="851" w:type="dxa"/>
            <w:vAlign w:val="center"/>
          </w:tcPr>
          <w:p w:rsidR="007F12B3" w:rsidRDefault="007F12B3" w:rsidP="007F12B3">
            <w:pPr>
              <w:pStyle w:val="Kopfzeile"/>
            </w:pPr>
          </w:p>
        </w:tc>
        <w:tc>
          <w:tcPr>
            <w:tcW w:w="2551" w:type="dxa"/>
            <w:vAlign w:val="center"/>
          </w:tcPr>
          <w:p w:rsidR="007F12B3" w:rsidRDefault="007F12B3" w:rsidP="007F12B3">
            <w:pPr>
              <w:pStyle w:val="Kopfzeile"/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A81214" w:rsidP="00D74CD2">
            <w:pPr>
              <w:pStyle w:val="Fuzeile"/>
              <w:tabs>
                <w:tab w:val="clear" w:pos="9072"/>
              </w:tabs>
            </w:pPr>
            <w:r>
              <w:t>6</w:t>
            </w:r>
            <w:r w:rsidR="007F12B3">
              <w:t>.1</w:t>
            </w:r>
          </w:p>
        </w:tc>
        <w:tc>
          <w:tcPr>
            <w:tcW w:w="3969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  <w:r>
              <w:t>Haltungsgrafiken und Berichte</w:t>
            </w:r>
          </w:p>
        </w:tc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E34A3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A81214" w:rsidP="00D74CD2">
            <w:pPr>
              <w:pStyle w:val="Fuzeile"/>
              <w:tabs>
                <w:tab w:val="clear" w:pos="9072"/>
              </w:tabs>
            </w:pPr>
            <w:r>
              <w:t>6</w:t>
            </w:r>
            <w:r w:rsidR="007F12B3">
              <w:t>.2</w:t>
            </w:r>
          </w:p>
        </w:tc>
        <w:tc>
          <w:tcPr>
            <w:tcW w:w="3969" w:type="dxa"/>
            <w:vAlign w:val="center"/>
          </w:tcPr>
          <w:p w:rsidR="007F12B3" w:rsidRDefault="00DC4182" w:rsidP="00D74CD2">
            <w:pPr>
              <w:pStyle w:val="Fuzeile"/>
              <w:tabs>
                <w:tab w:val="clear" w:pos="9072"/>
              </w:tabs>
            </w:pPr>
            <w:r>
              <w:t>digitale Zustandsfilme</w:t>
            </w:r>
          </w:p>
        </w:tc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E34A32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BF348B" w:rsidRPr="00E34A32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</w:p>
        </w:tc>
      </w:tr>
      <w:tr w:rsidR="007F12B3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7F12B3" w:rsidRDefault="00A81214" w:rsidP="00D74CD2">
            <w:pPr>
              <w:pStyle w:val="Fuzeile"/>
              <w:tabs>
                <w:tab w:val="clear" w:pos="9072"/>
              </w:tabs>
            </w:pPr>
            <w:r>
              <w:t>6</w:t>
            </w:r>
            <w:r w:rsidR="007F12B3">
              <w:t>.3</w:t>
            </w:r>
          </w:p>
        </w:tc>
        <w:tc>
          <w:tcPr>
            <w:tcW w:w="3969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  <w:r>
              <w:t>digitale Schadensfotos</w:t>
            </w:r>
          </w:p>
        </w:tc>
        <w:tc>
          <w:tcPr>
            <w:tcW w:w="567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7F12B3" w:rsidRDefault="00E34A32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7F12B3" w:rsidRDefault="007F12B3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7F12B3" w:rsidRDefault="007F12B3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6</w:t>
            </w:r>
            <w:r w:rsidR="000C3F69">
              <w:t>.4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  <w:r>
              <w:t>Stempelfeld Pläne gem. Vorgaben</w:t>
            </w:r>
          </w:p>
        </w:tc>
        <w:tc>
          <w:tcPr>
            <w:tcW w:w="567" w:type="dxa"/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6</w:t>
            </w:r>
            <w:r w:rsidR="000C3F69">
              <w:t>.5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  <w:r>
              <w:t>Inspektionsplan – TV Firma</w:t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  <w:r>
              <w:rPr>
                <w:b/>
              </w:rPr>
              <w:t>7</w:t>
            </w:r>
            <w:r w:rsidR="000C3F69">
              <w:rPr>
                <w:b/>
              </w:rPr>
              <w:t>.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  <w:r>
              <w:rPr>
                <w:b/>
              </w:rPr>
              <w:t>Zusammenstellung LAK A – 6-fach</w:t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Pr="00E34A32"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E34A32">
            <w:pPr>
              <w:pStyle w:val="Kopfzeile"/>
            </w:pPr>
            <w:r>
              <w:t>8</w:t>
            </w:r>
            <w:r w:rsidR="000C3F69">
              <w:t>.</w:t>
            </w:r>
          </w:p>
        </w:tc>
        <w:tc>
          <w:tcPr>
            <w:tcW w:w="3969" w:type="dxa"/>
            <w:vAlign w:val="center"/>
          </w:tcPr>
          <w:p w:rsidR="000C3F69" w:rsidRPr="00E34A32" w:rsidRDefault="000C3F69" w:rsidP="00E34A32">
            <w:pPr>
              <w:pStyle w:val="Kopfzeile"/>
            </w:pPr>
            <w:r>
              <w:t>Weitere Unterlagen</w:t>
            </w:r>
          </w:p>
        </w:tc>
        <w:tc>
          <w:tcPr>
            <w:tcW w:w="567" w:type="dxa"/>
            <w:vAlign w:val="center"/>
          </w:tcPr>
          <w:p w:rsidR="000C3F69" w:rsidRDefault="000C3F69" w:rsidP="00E34A32">
            <w:pPr>
              <w:pStyle w:val="Kopfzeile"/>
            </w:pPr>
          </w:p>
        </w:tc>
        <w:tc>
          <w:tcPr>
            <w:tcW w:w="567" w:type="dxa"/>
            <w:vAlign w:val="center"/>
          </w:tcPr>
          <w:p w:rsidR="000C3F69" w:rsidRDefault="000C3F69" w:rsidP="00E34A32">
            <w:pPr>
              <w:pStyle w:val="Kopfzeile"/>
            </w:pPr>
          </w:p>
        </w:tc>
        <w:tc>
          <w:tcPr>
            <w:tcW w:w="851" w:type="dxa"/>
            <w:vAlign w:val="center"/>
          </w:tcPr>
          <w:p w:rsidR="000C3F69" w:rsidRDefault="000C3F69" w:rsidP="00E34A32">
            <w:pPr>
              <w:pStyle w:val="Kopfzeile"/>
            </w:pPr>
          </w:p>
        </w:tc>
        <w:tc>
          <w:tcPr>
            <w:tcW w:w="2551" w:type="dxa"/>
            <w:vAlign w:val="center"/>
          </w:tcPr>
          <w:p w:rsidR="000C3F69" w:rsidRDefault="000C3F69" w:rsidP="00E34A32">
            <w:pPr>
              <w:pStyle w:val="Kopfzeile"/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8</w:t>
            </w:r>
            <w:r w:rsidR="000C3F69">
              <w:t>.1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8</w:t>
            </w:r>
            <w:r w:rsidR="000C3F69">
              <w:t>.2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8</w:t>
            </w:r>
            <w:r w:rsidR="000C3F69">
              <w:t>.3</w:t>
            </w:r>
          </w:p>
        </w:tc>
        <w:tc>
          <w:tcPr>
            <w:tcW w:w="3969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</w:pPr>
            <w: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551" w:type="dxa"/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bottom w:val="nil"/>
            </w:tcBorders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8</w:t>
            </w:r>
            <w:r w:rsidR="000C3F69">
              <w:t>.4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0C3F69" w:rsidRDefault="000C3F69" w:rsidP="001B1D50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  <w:tr w:rsidR="000C3F69" w:rsidTr="00011FA5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0C3F69" w:rsidRDefault="00A81214" w:rsidP="00D74CD2">
            <w:pPr>
              <w:pStyle w:val="Fuzeile"/>
              <w:tabs>
                <w:tab w:val="clear" w:pos="9072"/>
              </w:tabs>
            </w:pPr>
            <w:r>
              <w:t>8</w:t>
            </w:r>
            <w:r w:rsidR="000C3F69">
              <w:t>.5.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C3F69" w:rsidRDefault="000C3F69" w:rsidP="00BF348B">
            <w:pPr>
              <w:pStyle w:val="Fuzeile"/>
              <w:tabs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end"/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C3F69" w:rsidRDefault="000C3F69" w:rsidP="00D74CD2">
            <w:pPr>
              <w:pStyle w:val="Fuzeile"/>
              <w:tabs>
                <w:tab w:val="clear" w:pos="9072"/>
              </w:tabs>
            </w:pPr>
          </w:p>
        </w:tc>
      </w:tr>
    </w:tbl>
    <w:p w:rsidR="00844E42" w:rsidRDefault="00844E42" w:rsidP="00844E42">
      <w:pPr>
        <w:pStyle w:val="TXT"/>
      </w:pPr>
    </w:p>
    <w:bookmarkEnd w:id="0"/>
    <w:p w:rsidR="00A96189" w:rsidRPr="00A96189" w:rsidRDefault="00A96189" w:rsidP="000E3425">
      <w:pPr>
        <w:pStyle w:val="TXT"/>
      </w:pPr>
    </w:p>
    <w:sectPr w:rsidR="00A96189" w:rsidRPr="00A96189" w:rsidSect="00EF3201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 w:code="9"/>
      <w:pgMar w:top="1985" w:right="1418" w:bottom="1985" w:left="1418" w:header="1276" w:footer="1276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2A2" w:rsidRDefault="00AB42A2">
      <w:r>
        <w:separator/>
      </w:r>
    </w:p>
  </w:endnote>
  <w:endnote w:type="continuationSeparator" w:id="0">
    <w:p w:rsidR="00AB42A2" w:rsidRDefault="00AB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B3" w:rsidRDefault="007F1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B3" w:rsidRDefault="007F12B3" w:rsidP="00AE5432">
    <w:pPr>
      <w:pStyle w:val="Fuzeile"/>
      <w:pBdr>
        <w:top w:val="single" w:sz="4" w:space="1" w:color="auto"/>
      </w:pBdr>
      <w:tabs>
        <w:tab w:val="center" w:pos="5103"/>
      </w:tabs>
    </w:pPr>
    <w:r>
      <w:t xml:space="preserve">Stand: </w:t>
    </w:r>
    <w:r w:rsidR="00216279">
      <w:t>September</w:t>
    </w:r>
    <w:r w:rsidR="00C643F1">
      <w:t xml:space="preserve"> 202</w:t>
    </w:r>
    <w:r w:rsidR="00E16AE3">
      <w:t>0</w:t>
    </w:r>
    <w:r>
      <w:tab/>
    </w:r>
    <w:r>
      <w:rPr>
        <w:snapToGrid w:val="0"/>
      </w:rPr>
      <w:tab/>
    </w:r>
    <w:r>
      <w:rPr>
        <w:b/>
        <w:snapToGrid w:val="0"/>
      </w:rPr>
      <w:fldChar w:fldCharType="begin"/>
    </w:r>
    <w:r>
      <w:rPr>
        <w:b/>
        <w:snapToGrid w:val="0"/>
      </w:rPr>
      <w:instrText xml:space="preserve"> PAGE </w:instrText>
    </w:r>
    <w:r>
      <w:rPr>
        <w:b/>
        <w:snapToGrid w:val="0"/>
      </w:rPr>
      <w:fldChar w:fldCharType="separate"/>
    </w:r>
    <w:r w:rsidR="00955DAA">
      <w:rPr>
        <w:b/>
        <w:noProof/>
        <w:snapToGrid w:val="0"/>
      </w:rPr>
      <w:t>2</w:t>
    </w:r>
    <w:r>
      <w:rPr>
        <w:b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2A2" w:rsidRDefault="00AB42A2">
      <w:r>
        <w:separator/>
      </w:r>
    </w:p>
  </w:footnote>
  <w:footnote w:type="continuationSeparator" w:id="0">
    <w:p w:rsidR="00AB42A2" w:rsidRDefault="00AB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B3" w:rsidRDefault="007F12B3">
    <w:pPr>
      <w:pStyle w:val="Kopfzeile"/>
    </w:pPr>
  </w:p>
  <w:p w:rsidR="007F12B3" w:rsidRDefault="007F12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B3" w:rsidRDefault="007F12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B3" w:rsidRDefault="00DF34D5" w:rsidP="00176AAC">
    <w:pPr>
      <w:pStyle w:val="Kopfzeile"/>
      <w:pBdr>
        <w:bottom w:val="single" w:sz="4" w:space="1" w:color="auto"/>
      </w:pBdr>
    </w:pPr>
    <w:r>
      <w:t xml:space="preserve">Beispiel-Prüfliste </w:t>
    </w:r>
    <w:r w:rsidR="007F12B3">
      <w:t xml:space="preserve">zur Prüfung der Vollständigkeit der </w:t>
    </w:r>
    <w:r w:rsidR="000566D9">
      <w:t>Unterlagen</w:t>
    </w:r>
    <w:r w:rsidR="007F12B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E9E9AA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0679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7E589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7C491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7E880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0037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96C0F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6ACE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25385684"/>
    <w:lvl w:ilvl="0">
      <w:numFmt w:val="bullet"/>
      <w:lvlText w:val="*"/>
      <w:lvlJc w:val="left"/>
    </w:lvl>
  </w:abstractNum>
  <w:abstractNum w:abstractNumId="9" w15:restartNumberingAfterBreak="0">
    <w:nsid w:val="05326CA2"/>
    <w:multiLevelType w:val="singleLevel"/>
    <w:tmpl w:val="9C3C2A68"/>
    <w:lvl w:ilvl="0">
      <w:start w:val="1"/>
      <w:numFmt w:val="bullet"/>
      <w:pStyle w:val="Punktliste"/>
      <w:lvlText w:val=""/>
      <w:lvlJc w:val="left"/>
      <w:pPr>
        <w:tabs>
          <w:tab w:val="num" w:pos="955"/>
        </w:tabs>
        <w:ind w:left="955" w:hanging="246"/>
      </w:pPr>
      <w:rPr>
        <w:rFonts w:ascii="Symbol" w:hAnsi="Symbol" w:hint="default"/>
      </w:rPr>
    </w:lvl>
  </w:abstractNum>
  <w:abstractNum w:abstractNumId="10" w15:restartNumberingAfterBreak="0">
    <w:nsid w:val="09745C0C"/>
    <w:multiLevelType w:val="multilevel"/>
    <w:tmpl w:val="98D22396"/>
    <w:lvl w:ilvl="0">
      <w:start w:val="1"/>
      <w:numFmt w:val="bullet"/>
      <w:lvlText w:val=""/>
      <w:lvlJc w:val="left"/>
      <w:pPr>
        <w:tabs>
          <w:tab w:val="num" w:pos="1327"/>
        </w:tabs>
        <w:ind w:left="1327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D2252"/>
    <w:multiLevelType w:val="singleLevel"/>
    <w:tmpl w:val="158ABAE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327E70"/>
    <w:multiLevelType w:val="hybridMultilevel"/>
    <w:tmpl w:val="044654CA"/>
    <w:lvl w:ilvl="0" w:tplc="84ECDBC8">
      <w:start w:val="1"/>
      <w:numFmt w:val="bullet"/>
      <w:pStyle w:val="Auflistung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84704D"/>
    <w:multiLevelType w:val="multilevel"/>
    <w:tmpl w:val="EA149B24"/>
    <w:lvl w:ilvl="0">
      <w:start w:val="1"/>
      <w:numFmt w:val="bullet"/>
      <w:lvlText w:val=""/>
      <w:lvlJc w:val="left"/>
      <w:pPr>
        <w:tabs>
          <w:tab w:val="num" w:pos="1324"/>
        </w:tabs>
        <w:ind w:left="132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578EB"/>
    <w:multiLevelType w:val="multilevel"/>
    <w:tmpl w:val="B7085C4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FF5F65"/>
    <w:multiLevelType w:val="multilevel"/>
    <w:tmpl w:val="2E68B1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pStyle w:val="berschrift5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59A594A"/>
    <w:multiLevelType w:val="multilevel"/>
    <w:tmpl w:val="91666248"/>
    <w:lvl w:ilvl="0">
      <w:start w:val="1"/>
      <w:numFmt w:val="decimal"/>
      <w:lvlText w:val="%1."/>
      <w:lvlJc w:val="left"/>
      <w:pPr>
        <w:tabs>
          <w:tab w:val="num" w:pos="1324"/>
        </w:tabs>
        <w:ind w:left="132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96DA8"/>
    <w:multiLevelType w:val="hybridMultilevel"/>
    <w:tmpl w:val="2B64EA0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A4E47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EC8792F"/>
    <w:multiLevelType w:val="multilevel"/>
    <w:tmpl w:val="0407001F"/>
    <w:numStyleLink w:val="111111"/>
  </w:abstractNum>
  <w:abstractNum w:abstractNumId="20" w15:restartNumberingAfterBreak="0">
    <w:nsid w:val="70780DC5"/>
    <w:multiLevelType w:val="multilevel"/>
    <w:tmpl w:val="2E68B1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4873EF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FC0843"/>
    <w:multiLevelType w:val="singleLevel"/>
    <w:tmpl w:val="A1CA6734"/>
    <w:lvl w:ilvl="0">
      <w:start w:val="1"/>
      <w:numFmt w:val="bullet"/>
      <w:pStyle w:val="Anweisung"/>
      <w:lvlText w:val=""/>
      <w:lvlJc w:val="left"/>
      <w:pPr>
        <w:tabs>
          <w:tab w:val="num" w:pos="1134"/>
        </w:tabs>
        <w:ind w:left="1134" w:hanging="425"/>
      </w:pPr>
      <w:rPr>
        <w:rFonts w:ascii="Wingdings" w:hAnsi="Wingdings" w:hint="default"/>
      </w:rPr>
    </w:lvl>
  </w:abstractNum>
  <w:abstractNum w:abstractNumId="23" w15:restartNumberingAfterBreak="0">
    <w:nsid w:val="7A600972"/>
    <w:multiLevelType w:val="singleLevel"/>
    <w:tmpl w:val="B38EEBFA"/>
    <w:lvl w:ilvl="0">
      <w:start w:val="1"/>
      <w:numFmt w:val="none"/>
      <w:pStyle w:val="Ergebnis"/>
      <w:lvlText w:val="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i w:val="0"/>
      </w:rPr>
    </w:lvl>
  </w:abstractNum>
  <w:abstractNum w:abstractNumId="24" w15:restartNumberingAfterBreak="0">
    <w:nsid w:val="7C1B7BF5"/>
    <w:multiLevelType w:val="hybridMultilevel"/>
    <w:tmpl w:val="5400F6DE"/>
    <w:lvl w:ilvl="0" w:tplc="71728FF8">
      <w:start w:val="1"/>
      <w:numFmt w:val="decimal"/>
      <w:pStyle w:val="Num-Liste"/>
      <w:lvlText w:val="%1."/>
      <w:lvlJc w:val="left"/>
      <w:pPr>
        <w:tabs>
          <w:tab w:val="num" w:pos="992"/>
        </w:tabs>
        <w:ind w:left="992" w:hanging="28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526F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3"/>
  </w:num>
  <w:num w:numId="9">
    <w:abstractNumId w:val="3"/>
  </w:num>
  <w:num w:numId="10">
    <w:abstractNumId w:val="1"/>
  </w:num>
  <w:num w:numId="11">
    <w:abstractNumId w:val="22"/>
  </w:num>
  <w:num w:numId="12">
    <w:abstractNumId w:val="22"/>
  </w:num>
  <w:num w:numId="13">
    <w:abstractNumId w:val="11"/>
  </w:num>
  <w:num w:numId="14">
    <w:abstractNumId w:val="2"/>
  </w:num>
  <w:num w:numId="15">
    <w:abstractNumId w:val="0"/>
  </w:num>
  <w:num w:numId="16">
    <w:abstractNumId w:val="17"/>
  </w:num>
  <w:num w:numId="17">
    <w:abstractNumId w:val="24"/>
  </w:num>
  <w:num w:numId="18">
    <w:abstractNumId w:val="10"/>
  </w:num>
  <w:num w:numId="19">
    <w:abstractNumId w:val="13"/>
  </w:num>
  <w:num w:numId="20">
    <w:abstractNumId w:val="1"/>
    <w:lvlOverride w:ilvl="0">
      <w:startOverride w:val="1"/>
    </w:lvlOverride>
  </w:num>
  <w:num w:numId="21">
    <w:abstractNumId w:val="16"/>
  </w:num>
  <w:num w:numId="22">
    <w:abstractNumId w:val="24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" w:hAnsi="Helv" w:hint="default"/>
        </w:rPr>
      </w:lvl>
    </w:lvlOverride>
  </w:num>
  <w:num w:numId="25">
    <w:abstractNumId w:val="12"/>
  </w:num>
  <w:num w:numId="26">
    <w:abstractNumId w:val="24"/>
    <w:lvlOverride w:ilvl="0">
      <w:startOverride w:val="1"/>
    </w:lvlOverride>
  </w:num>
  <w:num w:numId="27">
    <w:abstractNumId w:val="24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24"/>
    <w:lvlOverride w:ilvl="0">
      <w:startOverride w:val="1"/>
    </w:lvlOverride>
  </w:num>
  <w:num w:numId="30">
    <w:abstractNumId w:val="24"/>
    <w:lvlOverride w:ilvl="0">
      <w:startOverride w:val="1"/>
    </w:lvlOverride>
  </w:num>
  <w:num w:numId="31">
    <w:abstractNumId w:val="24"/>
    <w:lvlOverride w:ilvl="0">
      <w:startOverride w:val="1"/>
    </w:lvlOverride>
  </w:num>
  <w:num w:numId="32">
    <w:abstractNumId w:val="19"/>
  </w:num>
  <w:num w:numId="33">
    <w:abstractNumId w:val="18"/>
  </w:num>
  <w:num w:numId="34">
    <w:abstractNumId w:val="2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embedSystemFonts/>
  <w:activeWritingStyle w:appName="MSWord" w:lang="de-DE" w:vendorID="9" w:dllVersion="512" w:checkStyle="1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B2"/>
    <w:rsid w:val="000045C6"/>
    <w:rsid w:val="00011FA5"/>
    <w:rsid w:val="0001690C"/>
    <w:rsid w:val="000315E4"/>
    <w:rsid w:val="00034F18"/>
    <w:rsid w:val="00036B5C"/>
    <w:rsid w:val="000566D9"/>
    <w:rsid w:val="000B0672"/>
    <w:rsid w:val="000B5B55"/>
    <w:rsid w:val="000C266F"/>
    <w:rsid w:val="000C344D"/>
    <w:rsid w:val="000C3F69"/>
    <w:rsid w:val="000E3425"/>
    <w:rsid w:val="000F11DC"/>
    <w:rsid w:val="000F5925"/>
    <w:rsid w:val="00105BD5"/>
    <w:rsid w:val="00131410"/>
    <w:rsid w:val="00134FF9"/>
    <w:rsid w:val="001372F5"/>
    <w:rsid w:val="00137A28"/>
    <w:rsid w:val="0015450E"/>
    <w:rsid w:val="001636DE"/>
    <w:rsid w:val="00166CE7"/>
    <w:rsid w:val="00176AAC"/>
    <w:rsid w:val="001908EB"/>
    <w:rsid w:val="001A16B2"/>
    <w:rsid w:val="001A5B21"/>
    <w:rsid w:val="001A7EAB"/>
    <w:rsid w:val="001B1D50"/>
    <w:rsid w:val="001C4ABE"/>
    <w:rsid w:val="001D1EF7"/>
    <w:rsid w:val="001D7DD0"/>
    <w:rsid w:val="001E66F4"/>
    <w:rsid w:val="001F0878"/>
    <w:rsid w:val="001F5179"/>
    <w:rsid w:val="001F79AF"/>
    <w:rsid w:val="00201F7C"/>
    <w:rsid w:val="00204003"/>
    <w:rsid w:val="002108DC"/>
    <w:rsid w:val="00210E9C"/>
    <w:rsid w:val="00216279"/>
    <w:rsid w:val="00221F1D"/>
    <w:rsid w:val="00244F3E"/>
    <w:rsid w:val="002465B7"/>
    <w:rsid w:val="002515A6"/>
    <w:rsid w:val="00260CF4"/>
    <w:rsid w:val="00267A22"/>
    <w:rsid w:val="00267F8F"/>
    <w:rsid w:val="00280308"/>
    <w:rsid w:val="00294A5C"/>
    <w:rsid w:val="002B7DE1"/>
    <w:rsid w:val="002D45F0"/>
    <w:rsid w:val="002D5324"/>
    <w:rsid w:val="002E1C95"/>
    <w:rsid w:val="002E39A4"/>
    <w:rsid w:val="002E781E"/>
    <w:rsid w:val="002F0311"/>
    <w:rsid w:val="002F1776"/>
    <w:rsid w:val="00306A89"/>
    <w:rsid w:val="00307D7C"/>
    <w:rsid w:val="00316FDD"/>
    <w:rsid w:val="003173C6"/>
    <w:rsid w:val="003236F2"/>
    <w:rsid w:val="00323FB6"/>
    <w:rsid w:val="003360AE"/>
    <w:rsid w:val="00340FB4"/>
    <w:rsid w:val="00347C6B"/>
    <w:rsid w:val="00350D2A"/>
    <w:rsid w:val="00366B58"/>
    <w:rsid w:val="0037682B"/>
    <w:rsid w:val="00382557"/>
    <w:rsid w:val="00383B32"/>
    <w:rsid w:val="00383E90"/>
    <w:rsid w:val="0039026A"/>
    <w:rsid w:val="003909E9"/>
    <w:rsid w:val="003914CA"/>
    <w:rsid w:val="00392506"/>
    <w:rsid w:val="00395361"/>
    <w:rsid w:val="00397E3F"/>
    <w:rsid w:val="003A109B"/>
    <w:rsid w:val="003A450C"/>
    <w:rsid w:val="003C0DE9"/>
    <w:rsid w:val="003C0ED3"/>
    <w:rsid w:val="003C5B67"/>
    <w:rsid w:val="003D20EC"/>
    <w:rsid w:val="003F3723"/>
    <w:rsid w:val="00406636"/>
    <w:rsid w:val="00417942"/>
    <w:rsid w:val="00427DC0"/>
    <w:rsid w:val="00451E10"/>
    <w:rsid w:val="004708FF"/>
    <w:rsid w:val="00477655"/>
    <w:rsid w:val="00481700"/>
    <w:rsid w:val="00492DBF"/>
    <w:rsid w:val="004964B5"/>
    <w:rsid w:val="004F7B0E"/>
    <w:rsid w:val="00501597"/>
    <w:rsid w:val="005172CB"/>
    <w:rsid w:val="00531A58"/>
    <w:rsid w:val="00536FB9"/>
    <w:rsid w:val="00545CB7"/>
    <w:rsid w:val="005522BF"/>
    <w:rsid w:val="00557608"/>
    <w:rsid w:val="00561A9B"/>
    <w:rsid w:val="0056327F"/>
    <w:rsid w:val="00572C4C"/>
    <w:rsid w:val="0058342B"/>
    <w:rsid w:val="005878A4"/>
    <w:rsid w:val="005B1A15"/>
    <w:rsid w:val="005C67FB"/>
    <w:rsid w:val="005D47CB"/>
    <w:rsid w:val="005D5D33"/>
    <w:rsid w:val="005E16DF"/>
    <w:rsid w:val="005E252F"/>
    <w:rsid w:val="005E25B7"/>
    <w:rsid w:val="005E553E"/>
    <w:rsid w:val="005F5ABD"/>
    <w:rsid w:val="006046A9"/>
    <w:rsid w:val="00605AF8"/>
    <w:rsid w:val="00607230"/>
    <w:rsid w:val="0061084F"/>
    <w:rsid w:val="006149CE"/>
    <w:rsid w:val="00621D51"/>
    <w:rsid w:val="00623698"/>
    <w:rsid w:val="006310D6"/>
    <w:rsid w:val="00632A19"/>
    <w:rsid w:val="00636224"/>
    <w:rsid w:val="00640933"/>
    <w:rsid w:val="00646095"/>
    <w:rsid w:val="0065561D"/>
    <w:rsid w:val="00657D7A"/>
    <w:rsid w:val="00670E3E"/>
    <w:rsid w:val="0067261C"/>
    <w:rsid w:val="00674F46"/>
    <w:rsid w:val="00680365"/>
    <w:rsid w:val="006824B9"/>
    <w:rsid w:val="006A4EC1"/>
    <w:rsid w:val="006A6734"/>
    <w:rsid w:val="006C0085"/>
    <w:rsid w:val="006C03CE"/>
    <w:rsid w:val="006E08F1"/>
    <w:rsid w:val="006E0B3C"/>
    <w:rsid w:val="006F5C62"/>
    <w:rsid w:val="00710788"/>
    <w:rsid w:val="00720207"/>
    <w:rsid w:val="007206BB"/>
    <w:rsid w:val="00727B8A"/>
    <w:rsid w:val="00731D00"/>
    <w:rsid w:val="00744D26"/>
    <w:rsid w:val="00754572"/>
    <w:rsid w:val="007729AE"/>
    <w:rsid w:val="00774072"/>
    <w:rsid w:val="00774F1C"/>
    <w:rsid w:val="00782E29"/>
    <w:rsid w:val="00790F88"/>
    <w:rsid w:val="007B06BB"/>
    <w:rsid w:val="007D17D5"/>
    <w:rsid w:val="007D1BD8"/>
    <w:rsid w:val="007D3D48"/>
    <w:rsid w:val="007D52D4"/>
    <w:rsid w:val="007D6AE2"/>
    <w:rsid w:val="007E7BA2"/>
    <w:rsid w:val="007F12B3"/>
    <w:rsid w:val="00804F34"/>
    <w:rsid w:val="00823052"/>
    <w:rsid w:val="008254F7"/>
    <w:rsid w:val="008314E6"/>
    <w:rsid w:val="00835285"/>
    <w:rsid w:val="00844E42"/>
    <w:rsid w:val="008514E5"/>
    <w:rsid w:val="00861B6E"/>
    <w:rsid w:val="00866212"/>
    <w:rsid w:val="00876E20"/>
    <w:rsid w:val="00880142"/>
    <w:rsid w:val="00885C66"/>
    <w:rsid w:val="008A0429"/>
    <w:rsid w:val="008A26DF"/>
    <w:rsid w:val="008B142E"/>
    <w:rsid w:val="008B56F7"/>
    <w:rsid w:val="008C14F8"/>
    <w:rsid w:val="008D69B9"/>
    <w:rsid w:val="008E0C99"/>
    <w:rsid w:val="008E5D7C"/>
    <w:rsid w:val="008F692D"/>
    <w:rsid w:val="00903DAF"/>
    <w:rsid w:val="00907564"/>
    <w:rsid w:val="00915C62"/>
    <w:rsid w:val="009423AB"/>
    <w:rsid w:val="0094435E"/>
    <w:rsid w:val="00955DAA"/>
    <w:rsid w:val="0095755E"/>
    <w:rsid w:val="00974251"/>
    <w:rsid w:val="00983881"/>
    <w:rsid w:val="00983A64"/>
    <w:rsid w:val="00985059"/>
    <w:rsid w:val="00985EF9"/>
    <w:rsid w:val="00986D44"/>
    <w:rsid w:val="009A0E71"/>
    <w:rsid w:val="009B178D"/>
    <w:rsid w:val="009B282F"/>
    <w:rsid w:val="009B5605"/>
    <w:rsid w:val="009C785C"/>
    <w:rsid w:val="009E0A93"/>
    <w:rsid w:val="009E10DC"/>
    <w:rsid w:val="009E579E"/>
    <w:rsid w:val="00A06E54"/>
    <w:rsid w:val="00A12883"/>
    <w:rsid w:val="00A167FB"/>
    <w:rsid w:val="00A23940"/>
    <w:rsid w:val="00A24CB9"/>
    <w:rsid w:val="00A3195B"/>
    <w:rsid w:val="00A32612"/>
    <w:rsid w:val="00A34B10"/>
    <w:rsid w:val="00A37A01"/>
    <w:rsid w:val="00A66EE6"/>
    <w:rsid w:val="00A729F2"/>
    <w:rsid w:val="00A72AC2"/>
    <w:rsid w:val="00A77A45"/>
    <w:rsid w:val="00A81214"/>
    <w:rsid w:val="00A81584"/>
    <w:rsid w:val="00A84EEE"/>
    <w:rsid w:val="00A941CD"/>
    <w:rsid w:val="00A94847"/>
    <w:rsid w:val="00A96189"/>
    <w:rsid w:val="00AA3B4E"/>
    <w:rsid w:val="00AB42A2"/>
    <w:rsid w:val="00AC751E"/>
    <w:rsid w:val="00AD0707"/>
    <w:rsid w:val="00AD3A47"/>
    <w:rsid w:val="00AE08F4"/>
    <w:rsid w:val="00AE3F6B"/>
    <w:rsid w:val="00AE4D65"/>
    <w:rsid w:val="00AE5432"/>
    <w:rsid w:val="00AF4A0B"/>
    <w:rsid w:val="00AF6F81"/>
    <w:rsid w:val="00B01C2E"/>
    <w:rsid w:val="00B0247B"/>
    <w:rsid w:val="00B0502F"/>
    <w:rsid w:val="00B05938"/>
    <w:rsid w:val="00B13BB6"/>
    <w:rsid w:val="00B153D0"/>
    <w:rsid w:val="00B26F0A"/>
    <w:rsid w:val="00B5239D"/>
    <w:rsid w:val="00B601E7"/>
    <w:rsid w:val="00B821CC"/>
    <w:rsid w:val="00B8578C"/>
    <w:rsid w:val="00B93BCF"/>
    <w:rsid w:val="00BA63BC"/>
    <w:rsid w:val="00BB2318"/>
    <w:rsid w:val="00BB4778"/>
    <w:rsid w:val="00BB61C1"/>
    <w:rsid w:val="00BE45EE"/>
    <w:rsid w:val="00BE7904"/>
    <w:rsid w:val="00BF348B"/>
    <w:rsid w:val="00BF672F"/>
    <w:rsid w:val="00C01184"/>
    <w:rsid w:val="00C012BA"/>
    <w:rsid w:val="00C015F8"/>
    <w:rsid w:val="00C054FE"/>
    <w:rsid w:val="00C06B2B"/>
    <w:rsid w:val="00C144DA"/>
    <w:rsid w:val="00C2081B"/>
    <w:rsid w:val="00C44D0A"/>
    <w:rsid w:val="00C46F17"/>
    <w:rsid w:val="00C643F1"/>
    <w:rsid w:val="00C71F51"/>
    <w:rsid w:val="00C826A8"/>
    <w:rsid w:val="00C86DA4"/>
    <w:rsid w:val="00C90B43"/>
    <w:rsid w:val="00C91C83"/>
    <w:rsid w:val="00CA0B28"/>
    <w:rsid w:val="00CB3DFE"/>
    <w:rsid w:val="00CC14FB"/>
    <w:rsid w:val="00CC4269"/>
    <w:rsid w:val="00CE3ED9"/>
    <w:rsid w:val="00D00D58"/>
    <w:rsid w:val="00D20AC3"/>
    <w:rsid w:val="00D24D71"/>
    <w:rsid w:val="00D25E0A"/>
    <w:rsid w:val="00D2623B"/>
    <w:rsid w:val="00D504CA"/>
    <w:rsid w:val="00D71A6C"/>
    <w:rsid w:val="00D72F75"/>
    <w:rsid w:val="00D74CD2"/>
    <w:rsid w:val="00D82431"/>
    <w:rsid w:val="00D937EE"/>
    <w:rsid w:val="00DA0745"/>
    <w:rsid w:val="00DB5210"/>
    <w:rsid w:val="00DC4182"/>
    <w:rsid w:val="00DC7FD6"/>
    <w:rsid w:val="00DE10C3"/>
    <w:rsid w:val="00DF1EBF"/>
    <w:rsid w:val="00DF34D5"/>
    <w:rsid w:val="00DF5046"/>
    <w:rsid w:val="00E01A5A"/>
    <w:rsid w:val="00E1039B"/>
    <w:rsid w:val="00E16AE3"/>
    <w:rsid w:val="00E20C71"/>
    <w:rsid w:val="00E32DF9"/>
    <w:rsid w:val="00E34A32"/>
    <w:rsid w:val="00E3701F"/>
    <w:rsid w:val="00E66DDD"/>
    <w:rsid w:val="00E71C07"/>
    <w:rsid w:val="00E85872"/>
    <w:rsid w:val="00E94AE7"/>
    <w:rsid w:val="00EC1242"/>
    <w:rsid w:val="00ED07C5"/>
    <w:rsid w:val="00ED524C"/>
    <w:rsid w:val="00EE5E85"/>
    <w:rsid w:val="00EE6B07"/>
    <w:rsid w:val="00EF3201"/>
    <w:rsid w:val="00EF4000"/>
    <w:rsid w:val="00EF40E9"/>
    <w:rsid w:val="00F01482"/>
    <w:rsid w:val="00F24C4D"/>
    <w:rsid w:val="00F30608"/>
    <w:rsid w:val="00F4127D"/>
    <w:rsid w:val="00F50B55"/>
    <w:rsid w:val="00F5231C"/>
    <w:rsid w:val="00F5671F"/>
    <w:rsid w:val="00F60ABA"/>
    <w:rsid w:val="00F65033"/>
    <w:rsid w:val="00F74438"/>
    <w:rsid w:val="00F77261"/>
    <w:rsid w:val="00FB0E70"/>
    <w:rsid w:val="00FB5925"/>
    <w:rsid w:val="00FB5AFF"/>
    <w:rsid w:val="00FB6304"/>
    <w:rsid w:val="00FC2C6D"/>
    <w:rsid w:val="00FC7AF1"/>
    <w:rsid w:val="00FD77CB"/>
    <w:rsid w:val="00FE0799"/>
    <w:rsid w:val="00F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60E6CAA-4146-4299-9FEC-6E145C78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300" w:lineRule="atLeast"/>
    </w:pPr>
    <w:rPr>
      <w:rFonts w:ascii="Arial" w:hAnsi="Arial"/>
    </w:rPr>
  </w:style>
  <w:style w:type="paragraph" w:styleId="berschrift1">
    <w:name w:val="heading 1"/>
    <w:basedOn w:val="Standard"/>
    <w:next w:val="TXT"/>
    <w:qFormat/>
    <w:pPr>
      <w:keepNext/>
      <w:keepLines/>
      <w:pageBreakBefore/>
      <w:widowControl w:val="0"/>
      <w:numPr>
        <w:numId w:val="2"/>
      </w:numPr>
      <w:tabs>
        <w:tab w:val="clear" w:pos="567"/>
        <w:tab w:val="num" w:pos="709"/>
      </w:tabs>
      <w:spacing w:after="160" w:line="312" w:lineRule="auto"/>
      <w:ind w:left="709" w:hanging="709"/>
      <w:outlineLvl w:val="0"/>
    </w:pPr>
    <w:rPr>
      <w:b/>
      <w:snapToGrid w:val="0"/>
      <w:kern w:val="28"/>
      <w:sz w:val="32"/>
    </w:rPr>
  </w:style>
  <w:style w:type="paragraph" w:styleId="berschrift2">
    <w:name w:val="heading 2"/>
    <w:basedOn w:val="Standard"/>
    <w:next w:val="TXT"/>
    <w:qFormat/>
    <w:pPr>
      <w:keepNext/>
      <w:keepLines/>
      <w:numPr>
        <w:ilvl w:val="1"/>
        <w:numId w:val="2"/>
      </w:numPr>
      <w:tabs>
        <w:tab w:val="clear" w:pos="576"/>
        <w:tab w:val="num" w:pos="709"/>
      </w:tabs>
      <w:spacing w:before="460" w:after="160" w:line="312" w:lineRule="auto"/>
      <w:ind w:left="709" w:hanging="709"/>
      <w:outlineLvl w:val="1"/>
    </w:pPr>
    <w:rPr>
      <w:b/>
      <w:snapToGrid w:val="0"/>
      <w:sz w:val="28"/>
    </w:rPr>
  </w:style>
  <w:style w:type="paragraph" w:styleId="berschrift3">
    <w:name w:val="heading 3"/>
    <w:basedOn w:val="Standard"/>
    <w:next w:val="TXT"/>
    <w:qFormat/>
    <w:pPr>
      <w:keepNext/>
      <w:keepLines/>
      <w:widowControl w:val="0"/>
      <w:numPr>
        <w:ilvl w:val="2"/>
        <w:numId w:val="2"/>
      </w:numPr>
      <w:tabs>
        <w:tab w:val="clear" w:pos="720"/>
        <w:tab w:val="left" w:pos="748"/>
      </w:tabs>
      <w:spacing w:before="460" w:after="160" w:line="312" w:lineRule="auto"/>
      <w:ind w:left="748" w:hanging="748"/>
      <w:outlineLvl w:val="2"/>
    </w:pPr>
    <w:rPr>
      <w:b/>
      <w:snapToGrid w:val="0"/>
      <w:sz w:val="24"/>
    </w:rPr>
  </w:style>
  <w:style w:type="paragraph" w:styleId="berschrift4">
    <w:name w:val="heading 4"/>
    <w:basedOn w:val="Standard"/>
    <w:next w:val="TXT"/>
    <w:qFormat/>
    <w:rsid w:val="00DF1EBF"/>
    <w:pPr>
      <w:keepNext/>
      <w:keepLines/>
      <w:widowControl w:val="0"/>
      <w:spacing w:before="240" w:after="160" w:line="312" w:lineRule="auto"/>
      <w:outlineLvl w:val="3"/>
    </w:pPr>
    <w:rPr>
      <w:b/>
      <w:i/>
      <w:snapToGrid w:val="0"/>
      <w:sz w:val="24"/>
    </w:rPr>
  </w:style>
  <w:style w:type="paragraph" w:styleId="berschrift5">
    <w:name w:val="heading 5"/>
    <w:basedOn w:val="Standard"/>
    <w:next w:val="Standard"/>
    <w:qFormat/>
    <w:pPr>
      <w:widowControl w:val="0"/>
      <w:numPr>
        <w:ilvl w:val="4"/>
        <w:numId w:val="1"/>
      </w:numPr>
      <w:spacing w:before="240" w:after="60"/>
      <w:outlineLvl w:val="4"/>
    </w:pPr>
    <w:rPr>
      <w:snapToGrid w:val="0"/>
      <w:sz w:val="22"/>
    </w:rPr>
  </w:style>
  <w:style w:type="paragraph" w:styleId="berschrift6">
    <w:name w:val="heading 6"/>
    <w:basedOn w:val="Standard"/>
    <w:next w:val="Standard"/>
    <w:qFormat/>
    <w:pPr>
      <w:widowControl w:val="0"/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napToGrid w:val="0"/>
      <w:sz w:val="22"/>
    </w:rPr>
  </w:style>
  <w:style w:type="paragraph" w:styleId="berschrift7">
    <w:name w:val="heading 7"/>
    <w:basedOn w:val="Standard"/>
    <w:next w:val="Standard"/>
    <w:qFormat/>
    <w:pPr>
      <w:widowControl w:val="0"/>
      <w:numPr>
        <w:ilvl w:val="6"/>
        <w:numId w:val="1"/>
      </w:numPr>
      <w:spacing w:before="240" w:after="60"/>
      <w:outlineLvl w:val="6"/>
    </w:pPr>
    <w:rPr>
      <w:snapToGrid w:val="0"/>
    </w:rPr>
  </w:style>
  <w:style w:type="paragraph" w:styleId="berschrift8">
    <w:name w:val="heading 8"/>
    <w:basedOn w:val="Standard"/>
    <w:next w:val="Standard"/>
    <w:qFormat/>
    <w:pPr>
      <w:widowControl w:val="0"/>
      <w:numPr>
        <w:ilvl w:val="7"/>
        <w:numId w:val="1"/>
      </w:numPr>
      <w:spacing w:before="240" w:after="60"/>
      <w:outlineLvl w:val="7"/>
    </w:pPr>
    <w:rPr>
      <w:i/>
      <w:snapToGrid w:val="0"/>
    </w:rPr>
  </w:style>
  <w:style w:type="paragraph" w:styleId="berschrift9">
    <w:name w:val="heading 9"/>
    <w:basedOn w:val="Standard"/>
    <w:next w:val="Standard"/>
    <w:qFormat/>
    <w:pPr>
      <w:widowControl w:val="0"/>
      <w:numPr>
        <w:ilvl w:val="8"/>
        <w:numId w:val="1"/>
      </w:numPr>
      <w:spacing w:before="240" w:after="60"/>
      <w:outlineLvl w:val="8"/>
    </w:pPr>
    <w:rPr>
      <w:b/>
      <w:i/>
      <w:snapToGrid w:val="0"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TXT">
    <w:name w:val="TXT"/>
    <w:basedOn w:val="Standard"/>
    <w:link w:val="TXTZchn"/>
    <w:pPr>
      <w:spacing w:after="140"/>
    </w:pPr>
    <w:rPr>
      <w:snapToGrid w:val="0"/>
    </w:rPr>
  </w:style>
  <w:style w:type="paragraph" w:customStyle="1" w:styleId="Beispiel">
    <w:name w:val="Beispiel"/>
    <w:basedOn w:val="Standard"/>
    <w:rsid w:val="00F5231C"/>
    <w:pPr>
      <w:widowControl w:val="0"/>
      <w:spacing w:before="120" w:after="120"/>
      <w:ind w:left="992"/>
    </w:pPr>
    <w:rPr>
      <w:b/>
      <w:i/>
      <w:snapToGrid w:val="0"/>
    </w:rPr>
  </w:style>
  <w:style w:type="paragraph" w:customStyle="1" w:styleId="Einzug">
    <w:name w:val="Einzug"/>
    <w:basedOn w:val="TXT"/>
    <w:rsid w:val="00A37A01"/>
    <w:pPr>
      <w:spacing w:before="120" w:after="120"/>
      <w:ind w:left="992"/>
    </w:pPr>
  </w:style>
  <w:style w:type="paragraph" w:customStyle="1" w:styleId="EinzugE">
    <w:name w:val="EinzugE"/>
    <w:basedOn w:val="Standard"/>
    <w:next w:val="TXT"/>
    <w:pPr>
      <w:widowControl w:val="0"/>
      <w:spacing w:after="260"/>
      <w:ind w:left="993"/>
    </w:pPr>
    <w:rPr>
      <w:snapToGrid w:val="0"/>
      <w:lang w:val="en-US"/>
    </w:rPr>
  </w:style>
  <w:style w:type="paragraph" w:styleId="Beschriftung">
    <w:name w:val="caption"/>
    <w:basedOn w:val="Standard"/>
    <w:next w:val="Standard"/>
    <w:qFormat/>
    <w:pPr>
      <w:widowControl w:val="0"/>
      <w:spacing w:before="120" w:after="120" w:line="260" w:lineRule="atLeast"/>
    </w:pPr>
    <w:rPr>
      <w:snapToGrid w:val="0"/>
      <w:sz w:val="16"/>
    </w:rPr>
  </w:style>
  <w:style w:type="paragraph" w:customStyle="1" w:styleId="Hinweis">
    <w:name w:val="Hinweis"/>
    <w:basedOn w:val="Standard"/>
    <w:next w:val="TXT"/>
    <w:rsid w:val="00907564"/>
    <w:pPr>
      <w:widowControl w:val="0"/>
      <w:spacing w:before="120" w:after="260"/>
      <w:ind w:left="2552"/>
    </w:pPr>
    <w:rPr>
      <w:b/>
      <w:i/>
      <w:snapToGrid w:val="0"/>
    </w:rPr>
  </w:style>
  <w:style w:type="paragraph" w:customStyle="1" w:styleId="TXTzus">
    <w:name w:val="TXT_zus"/>
    <w:basedOn w:val="TXT"/>
    <w:pPr>
      <w:keepNext/>
      <w:keepLines/>
    </w:pPr>
  </w:style>
  <w:style w:type="character" w:styleId="Kommentarzeichen">
    <w:name w:val="annotation reference"/>
    <w:semiHidden/>
    <w:rPr>
      <w:sz w:val="16"/>
    </w:rPr>
  </w:style>
  <w:style w:type="paragraph" w:customStyle="1" w:styleId="Punktliste">
    <w:name w:val="Punktliste"/>
    <w:basedOn w:val="PunktlisteE"/>
    <w:link w:val="PunktlisteZchn"/>
    <w:rsid w:val="00BB61C1"/>
    <w:pPr>
      <w:numPr>
        <w:numId w:val="3"/>
      </w:numPr>
      <w:tabs>
        <w:tab w:val="clear" w:pos="1418"/>
        <w:tab w:val="clear" w:pos="1985"/>
        <w:tab w:val="clear" w:pos="2268"/>
        <w:tab w:val="clear" w:pos="2552"/>
        <w:tab w:val="left" w:pos="1417"/>
        <w:tab w:val="left" w:pos="1700"/>
        <w:tab w:val="left" w:pos="1983"/>
        <w:tab w:val="left" w:pos="2266"/>
        <w:tab w:val="left" w:pos="2551"/>
        <w:tab w:val="left" w:pos="2834"/>
        <w:tab w:val="left" w:pos="3117"/>
        <w:tab w:val="left" w:pos="3400"/>
        <w:tab w:val="left" w:pos="3684"/>
        <w:tab w:val="left" w:pos="3968"/>
        <w:tab w:val="left" w:pos="4251"/>
        <w:tab w:val="left" w:pos="4534"/>
        <w:tab w:val="left" w:pos="4818"/>
        <w:tab w:val="left" w:pos="5101"/>
        <w:tab w:val="left" w:pos="5385"/>
        <w:tab w:val="left" w:pos="5668"/>
        <w:tab w:val="left" w:pos="5952"/>
        <w:tab w:val="left" w:pos="6235"/>
        <w:tab w:val="left" w:pos="6518"/>
        <w:tab w:val="left" w:pos="6802"/>
        <w:tab w:val="left" w:pos="7086"/>
        <w:tab w:val="left" w:pos="7369"/>
      </w:tabs>
      <w:spacing w:before="120" w:after="120"/>
      <w:ind w:left="993" w:hanging="284"/>
    </w:pPr>
  </w:style>
  <w:style w:type="paragraph" w:customStyle="1" w:styleId="PunktlisteE">
    <w:name w:val="Punktliste_E"/>
    <w:basedOn w:val="Standard"/>
    <w:next w:val="TXT"/>
    <w:link w:val="PunktlisteEZchn"/>
    <w:rsid w:val="001372F5"/>
    <w:pPr>
      <w:keepLines/>
      <w:tabs>
        <w:tab w:val="left" w:pos="993"/>
        <w:tab w:val="left" w:pos="1134"/>
        <w:tab w:val="left" w:pos="1418"/>
        <w:tab w:val="left" w:pos="1985"/>
        <w:tab w:val="left" w:pos="2268"/>
        <w:tab w:val="left" w:pos="2552"/>
      </w:tabs>
      <w:spacing w:after="260"/>
    </w:pPr>
    <w:rPr>
      <w:snapToGrid w:val="0"/>
    </w:rPr>
  </w:style>
  <w:style w:type="paragraph" w:styleId="Kopfzeile">
    <w:name w:val="header"/>
    <w:basedOn w:val="Standard"/>
    <w:pPr>
      <w:tabs>
        <w:tab w:val="right" w:pos="9072"/>
      </w:tabs>
    </w:pPr>
    <w:rPr>
      <w:b/>
    </w:rPr>
  </w:style>
  <w:style w:type="paragraph" w:styleId="Fuzeile">
    <w:name w:val="footer"/>
    <w:basedOn w:val="Standard"/>
    <w:pPr>
      <w:tabs>
        <w:tab w:val="right" w:pos="9072"/>
      </w:tabs>
    </w:pPr>
  </w:style>
  <w:style w:type="paragraph" w:customStyle="1" w:styleId="Name">
    <w:name w:val="Name"/>
    <w:basedOn w:val="Standard"/>
    <w:rsid w:val="00605AF8"/>
    <w:pPr>
      <w:jc w:val="center"/>
    </w:pPr>
    <w:rPr>
      <w:b/>
      <w:sz w:val="28"/>
    </w:rPr>
  </w:style>
  <w:style w:type="paragraph" w:customStyle="1" w:styleId="Inhalt">
    <w:name w:val="Inhalt"/>
    <w:basedOn w:val="berschrift1"/>
    <w:pPr>
      <w:numPr>
        <w:numId w:val="0"/>
      </w:numPr>
    </w:pPr>
  </w:style>
  <w:style w:type="paragraph" w:styleId="Verzeichnis2">
    <w:name w:val="toc 2"/>
    <w:basedOn w:val="Standard"/>
    <w:next w:val="Standard"/>
    <w:semiHidden/>
    <w:pPr>
      <w:tabs>
        <w:tab w:val="left" w:pos="800"/>
        <w:tab w:val="left" w:pos="1276"/>
        <w:tab w:val="right" w:leader="dot" w:pos="8789"/>
      </w:tabs>
      <w:spacing w:before="140"/>
      <w:ind w:left="567"/>
    </w:pPr>
    <w:rPr>
      <w:noProof/>
    </w:rPr>
  </w:style>
  <w:style w:type="paragraph" w:styleId="Verzeichnis1">
    <w:name w:val="toc 1"/>
    <w:basedOn w:val="Standard"/>
    <w:next w:val="Standard"/>
    <w:semiHidden/>
    <w:pPr>
      <w:keepNext/>
      <w:tabs>
        <w:tab w:val="left" w:pos="567"/>
        <w:tab w:val="right" w:leader="dot" w:pos="8789"/>
      </w:tabs>
      <w:spacing w:before="260"/>
      <w:ind w:left="284"/>
    </w:pPr>
    <w:rPr>
      <w:b/>
      <w:noProof/>
    </w:rPr>
  </w:style>
  <w:style w:type="paragraph" w:styleId="Verzeichnis3">
    <w:name w:val="toc 3"/>
    <w:basedOn w:val="Standard"/>
    <w:next w:val="Standard"/>
    <w:semiHidden/>
    <w:pPr>
      <w:tabs>
        <w:tab w:val="left" w:pos="1985"/>
        <w:tab w:val="right" w:leader="dot" w:pos="8789"/>
      </w:tabs>
      <w:spacing w:before="140"/>
      <w:ind w:left="1276"/>
    </w:pPr>
    <w:rPr>
      <w:noProof/>
    </w:r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styleId="Index1">
    <w:name w:val="index 1"/>
    <w:basedOn w:val="Standard"/>
    <w:next w:val="Standard"/>
    <w:autoRedefine/>
    <w:semiHidden/>
    <w:pPr>
      <w:keepNext/>
      <w:keepLines/>
      <w:tabs>
        <w:tab w:val="right" w:leader="dot" w:pos="4165"/>
      </w:tabs>
      <w:ind w:left="198" w:hanging="198"/>
    </w:pPr>
    <w:rPr>
      <w:b/>
      <w:noProof/>
    </w:rPr>
  </w:style>
  <w:style w:type="paragraph" w:customStyle="1" w:styleId="Ergebnis">
    <w:name w:val="Ergebnis"/>
    <w:basedOn w:val="Standard"/>
    <w:pPr>
      <w:keepLines/>
      <w:numPr>
        <w:numId w:val="8"/>
      </w:numPr>
      <w:tabs>
        <w:tab w:val="clear" w:pos="567"/>
        <w:tab w:val="left" w:pos="1983"/>
        <w:tab w:val="left" w:pos="2266"/>
        <w:tab w:val="left" w:pos="2551"/>
        <w:tab w:val="left" w:pos="2834"/>
        <w:tab w:val="left" w:pos="3117"/>
        <w:tab w:val="left" w:pos="3400"/>
        <w:tab w:val="left" w:pos="3684"/>
        <w:tab w:val="left" w:pos="3968"/>
        <w:tab w:val="left" w:pos="4251"/>
        <w:tab w:val="left" w:pos="4534"/>
        <w:tab w:val="left" w:pos="4818"/>
        <w:tab w:val="left" w:pos="5101"/>
        <w:tab w:val="left" w:pos="5385"/>
        <w:tab w:val="left" w:pos="5668"/>
        <w:tab w:val="left" w:pos="5952"/>
        <w:tab w:val="left" w:pos="6235"/>
        <w:tab w:val="left" w:pos="6518"/>
        <w:tab w:val="left" w:pos="6802"/>
        <w:tab w:val="left" w:pos="7086"/>
        <w:tab w:val="left" w:pos="7369"/>
      </w:tabs>
      <w:spacing w:after="420"/>
      <w:ind w:left="1985" w:hanging="357"/>
    </w:pPr>
    <w:rPr>
      <w:snapToGrid w:val="0"/>
    </w:rPr>
  </w:style>
  <w:style w:type="paragraph" w:customStyle="1" w:styleId="EingerPunktliste">
    <w:name w:val="EingerPunktliste"/>
    <w:basedOn w:val="Punktliste"/>
    <w:rsid w:val="00BB61C1"/>
    <w:pPr>
      <w:tabs>
        <w:tab w:val="clear" w:pos="993"/>
        <w:tab w:val="clear" w:pos="1134"/>
        <w:tab w:val="clear" w:pos="1417"/>
        <w:tab w:val="clear" w:pos="1700"/>
        <w:tab w:val="left" w:pos="1560"/>
      </w:tabs>
      <w:ind w:left="1560"/>
    </w:pPr>
  </w:style>
  <w:style w:type="paragraph" w:styleId="Index2">
    <w:name w:val="index 2"/>
    <w:basedOn w:val="Standard"/>
    <w:next w:val="Standard"/>
    <w:semiHidden/>
    <w:pPr>
      <w:tabs>
        <w:tab w:val="right" w:leader="dot" w:pos="4165"/>
      </w:tabs>
      <w:ind w:left="400" w:hanging="200"/>
    </w:pPr>
    <w:rPr>
      <w:noProof/>
    </w:r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Listennummer">
    <w:name w:val="List Number"/>
    <w:basedOn w:val="Standard"/>
    <w:pPr>
      <w:numPr>
        <w:numId w:val="11"/>
      </w:numPr>
      <w:tabs>
        <w:tab w:val="left" w:pos="1134"/>
      </w:tabs>
      <w:spacing w:after="140" w:line="260" w:lineRule="exact"/>
    </w:pPr>
  </w:style>
  <w:style w:type="paragraph" w:styleId="Listennummer4">
    <w:name w:val="List Number 4"/>
    <w:basedOn w:val="Standard"/>
    <w:pPr>
      <w:numPr>
        <w:numId w:val="10"/>
      </w:numPr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Anweisung">
    <w:name w:val="Anweisung"/>
    <w:basedOn w:val="TXT"/>
    <w:rsid w:val="002F0311"/>
    <w:pPr>
      <w:numPr>
        <w:numId w:val="12"/>
      </w:numPr>
      <w:spacing w:before="120" w:after="120"/>
      <w:ind w:left="1984"/>
    </w:pPr>
  </w:style>
  <w:style w:type="paragraph" w:customStyle="1" w:styleId="Tabtext">
    <w:name w:val="Tabtext"/>
    <w:basedOn w:val="TXT"/>
    <w:pPr>
      <w:tabs>
        <w:tab w:val="left" w:pos="0"/>
      </w:tabs>
      <w:spacing w:before="140" w:after="60"/>
    </w:pPr>
  </w:style>
  <w:style w:type="paragraph" w:styleId="Aufzhlungszeichen">
    <w:name w:val="List Bullet"/>
    <w:basedOn w:val="Standard"/>
    <w:next w:val="Standard"/>
    <w:pPr>
      <w:numPr>
        <w:numId w:val="13"/>
      </w:numPr>
      <w:spacing w:before="120" w:line="240" w:lineRule="auto"/>
      <w:ind w:right="72"/>
    </w:pPr>
    <w:rPr>
      <w:rFonts w:ascii="MS Sans Serif" w:hAnsi="MS Sans Serif"/>
      <w:lang w:val="en-US"/>
    </w:rPr>
  </w:style>
  <w:style w:type="paragraph" w:customStyle="1" w:styleId="Screenshot">
    <w:name w:val="Screenshot"/>
    <w:basedOn w:val="TXT"/>
    <w:rPr>
      <w:b/>
      <w:i/>
      <w:sz w:val="28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48"/>
    </w:rPr>
  </w:style>
  <w:style w:type="paragraph" w:styleId="Textkrper2">
    <w:name w:val="Body Text 2"/>
    <w:basedOn w:val="Standard"/>
    <w:pPr>
      <w:spacing w:line="240" w:lineRule="auto"/>
    </w:pPr>
    <w:rPr>
      <w:sz w:val="22"/>
    </w:rPr>
  </w:style>
  <w:style w:type="paragraph" w:styleId="Textkrper-Zeileneinzug">
    <w:name w:val="Body Text Indent"/>
    <w:basedOn w:val="Standard"/>
    <w:pPr>
      <w:tabs>
        <w:tab w:val="left" w:pos="1276"/>
      </w:tabs>
      <w:spacing w:line="240" w:lineRule="auto"/>
      <w:ind w:left="1276" w:hanging="1276"/>
    </w:pPr>
    <w:rPr>
      <w:sz w:val="22"/>
    </w:rPr>
  </w:style>
  <w:style w:type="character" w:styleId="Fett">
    <w:name w:val="Strong"/>
    <w:qFormat/>
    <w:rPr>
      <w:b/>
    </w:rPr>
  </w:style>
  <w:style w:type="paragraph" w:customStyle="1" w:styleId="AufzhlungszeichenEnde">
    <w:name w:val="AufzählungszeichenEnde"/>
    <w:basedOn w:val="Aufzhlungszeichen"/>
    <w:pPr>
      <w:tabs>
        <w:tab w:val="clear" w:pos="360"/>
      </w:tabs>
      <w:spacing w:before="0" w:after="320" w:line="320" w:lineRule="atLeast"/>
      <w:ind w:left="1135" w:right="0" w:hanging="284"/>
    </w:pPr>
    <w:rPr>
      <w:rFonts w:ascii="Times New Roman" w:hAnsi="Times New Roman"/>
      <w:snapToGrid w:val="0"/>
      <w:sz w:val="22"/>
      <w:lang w:val="de-DE"/>
    </w:rPr>
  </w:style>
  <w:style w:type="paragraph" w:customStyle="1" w:styleId="InTabelle">
    <w:name w:val="InTabelle"/>
    <w:basedOn w:val="TXT"/>
    <w:pPr>
      <w:spacing w:after="0"/>
    </w:pPr>
    <w:rPr>
      <w:color w:val="000000"/>
      <w:sz w:val="18"/>
    </w:rPr>
  </w:style>
  <w:style w:type="paragraph" w:customStyle="1" w:styleId="InTabelleKommentar">
    <w:name w:val="InTabelleKommentar"/>
    <w:basedOn w:val="InTabelle"/>
    <w:rPr>
      <w:rFonts w:ascii="Times" w:hAnsi="Times"/>
    </w:rPr>
  </w:style>
  <w:style w:type="paragraph" w:styleId="Kommentartext">
    <w:name w:val="annotation text"/>
    <w:basedOn w:val="Standard"/>
    <w:link w:val="KommentartextZchn"/>
    <w:semiHidden/>
  </w:style>
  <w:style w:type="character" w:styleId="Hyperlink">
    <w:name w:val="Hyperlink"/>
    <w:rPr>
      <w:color w:val="0000FF"/>
      <w:u w:val="single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Anrede">
    <w:name w:val="Salutation"/>
    <w:basedOn w:val="Standard"/>
    <w:next w:val="Standard"/>
  </w:style>
  <w:style w:type="paragraph" w:styleId="Aufzhlungszeichen2">
    <w:name w:val="List Bullet 2"/>
    <w:basedOn w:val="Standard"/>
    <w:autoRedefine/>
    <w:pPr>
      <w:numPr>
        <w:numId w:val="7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5"/>
      </w:numPr>
    </w:pPr>
  </w:style>
  <w:style w:type="paragraph" w:styleId="Aufzhlungszeichen5">
    <w:name w:val="List Bullet 5"/>
    <w:basedOn w:val="Standard"/>
    <w:autoRedefine/>
    <w:rsid w:val="005E16DF"/>
    <w:pPr>
      <w:numPr>
        <w:numId w:val="4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2">
    <w:name w:val="List Number 2"/>
    <w:basedOn w:val="Standard"/>
    <w:pPr>
      <w:numPr>
        <w:numId w:val="9"/>
      </w:numPr>
    </w:pPr>
  </w:style>
  <w:style w:type="paragraph" w:styleId="Listennummer3">
    <w:name w:val="List Number 3"/>
    <w:basedOn w:val="Standard"/>
    <w:pPr>
      <w:numPr>
        <w:numId w:val="14"/>
      </w:numPr>
    </w:pPr>
  </w:style>
  <w:style w:type="paragraph" w:styleId="Listennummer5">
    <w:name w:val="List Number 5"/>
    <w:basedOn w:val="Standard"/>
    <w:pPr>
      <w:numPr>
        <w:numId w:val="15"/>
      </w:numPr>
    </w:p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tabs>
        <w:tab w:val="clear" w:pos="1276"/>
      </w:tabs>
      <w:spacing w:after="120" w:line="300" w:lineRule="atLeast"/>
      <w:ind w:left="283" w:firstLine="210"/>
    </w:pPr>
    <w:rPr>
      <w:sz w:val="20"/>
    </w:rPr>
  </w:style>
  <w:style w:type="paragraph" w:styleId="Umschlagabsenderadresse">
    <w:name w:val="envelope return"/>
    <w:basedOn w:val="Standard"/>
    <w:rPr>
      <w:rFonts w:cs="Arial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sid w:val="00E66DD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link w:val="Funotentext"/>
    <w:rsid w:val="00B601E7"/>
    <w:rPr>
      <w:rFonts w:ascii="Arial" w:hAnsi="Arial"/>
      <w:lang w:val="de-DE" w:eastAsia="de-DE" w:bidi="ar-SA"/>
    </w:rPr>
  </w:style>
  <w:style w:type="character" w:styleId="Funotenzeichen">
    <w:name w:val="footnote reference"/>
    <w:rsid w:val="00B601E7"/>
    <w:rPr>
      <w:vertAlign w:val="superscript"/>
    </w:rPr>
  </w:style>
  <w:style w:type="table" w:styleId="Tabellenraster">
    <w:name w:val="Table Grid"/>
    <w:basedOn w:val="NormaleTabelle"/>
    <w:rsid w:val="00C012BA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-Liste">
    <w:name w:val="Num-Liste"/>
    <w:basedOn w:val="Punktliste"/>
    <w:link w:val="Num-ListeZchn"/>
    <w:rsid w:val="00F5231C"/>
    <w:pPr>
      <w:numPr>
        <w:numId w:val="17"/>
      </w:numPr>
      <w:snapToGrid w:val="0"/>
    </w:pPr>
  </w:style>
  <w:style w:type="paragraph" w:customStyle="1" w:styleId="Einzug-XML">
    <w:name w:val="Einzug-XML"/>
    <w:basedOn w:val="Einzug"/>
    <w:rsid w:val="00880142"/>
    <w:pPr>
      <w:spacing w:before="0" w:after="60" w:line="240" w:lineRule="auto"/>
    </w:pPr>
    <w:rPr>
      <w:i/>
    </w:rPr>
  </w:style>
  <w:style w:type="character" w:customStyle="1" w:styleId="AuflistungZchn">
    <w:name w:val="Auflistung Zchn"/>
    <w:link w:val="Auflistung"/>
    <w:rsid w:val="00674F46"/>
    <w:rPr>
      <w:rFonts w:ascii="Arial" w:hAnsi="Arial" w:cs="Arial"/>
      <w:lang w:val="de-DE" w:eastAsia="de-DE" w:bidi="ar-SA"/>
    </w:rPr>
  </w:style>
  <w:style w:type="paragraph" w:customStyle="1" w:styleId="Auflistung">
    <w:name w:val="Auflistung"/>
    <w:link w:val="AuflistungZchn"/>
    <w:rsid w:val="00674F46"/>
    <w:pPr>
      <w:numPr>
        <w:numId w:val="25"/>
      </w:numPr>
      <w:spacing w:before="60" w:after="60" w:line="280" w:lineRule="atLeast"/>
    </w:pPr>
    <w:rPr>
      <w:rFonts w:ascii="Arial" w:hAnsi="Arial" w:cs="Arial"/>
    </w:rPr>
  </w:style>
  <w:style w:type="character" w:customStyle="1" w:styleId="PunktlisteEZchn">
    <w:name w:val="Punktliste_E Zchn"/>
    <w:link w:val="PunktlisteE"/>
    <w:rsid w:val="00885C66"/>
    <w:rPr>
      <w:rFonts w:ascii="Arial" w:hAnsi="Arial"/>
      <w:snapToGrid w:val="0"/>
      <w:lang w:val="de-DE" w:eastAsia="de-DE" w:bidi="ar-SA"/>
    </w:rPr>
  </w:style>
  <w:style w:type="character" w:customStyle="1" w:styleId="PunktlisteZchn">
    <w:name w:val="Punktliste Zchn"/>
    <w:basedOn w:val="PunktlisteEZchn"/>
    <w:link w:val="Punktliste"/>
    <w:rsid w:val="00BB61C1"/>
    <w:rPr>
      <w:rFonts w:ascii="Arial" w:hAnsi="Arial"/>
      <w:snapToGrid w:val="0"/>
      <w:lang w:val="de-DE" w:eastAsia="de-DE" w:bidi="ar-SA"/>
    </w:rPr>
  </w:style>
  <w:style w:type="character" w:customStyle="1" w:styleId="Num-ListeZchn">
    <w:name w:val="Num-Liste Zchn"/>
    <w:basedOn w:val="PunktlisteZchn"/>
    <w:link w:val="Num-Liste"/>
    <w:rsid w:val="00885C66"/>
    <w:rPr>
      <w:rFonts w:ascii="Arial" w:hAnsi="Arial"/>
      <w:snapToGrid w:val="0"/>
      <w:lang w:val="de-DE" w:eastAsia="de-DE" w:bidi="ar-SA"/>
    </w:rPr>
  </w:style>
  <w:style w:type="character" w:customStyle="1" w:styleId="TXTZchn">
    <w:name w:val="TXT Zchn"/>
    <w:link w:val="TXT"/>
    <w:rsid w:val="008B56F7"/>
    <w:rPr>
      <w:rFonts w:ascii="Arial" w:hAnsi="Arial"/>
      <w:snapToGrid w:val="0"/>
      <w:lang w:val="de-DE" w:eastAsia="de-DE" w:bidi="ar-SA"/>
    </w:rPr>
  </w:style>
  <w:style w:type="paragraph" w:customStyle="1" w:styleId="nummrierteLISTE">
    <w:name w:val="nummrierte LISTE"/>
    <w:basedOn w:val="Aufzhlungszeichen2"/>
    <w:rsid w:val="00FB5925"/>
    <w:pPr>
      <w:widowControl w:val="0"/>
      <w:numPr>
        <w:numId w:val="0"/>
      </w:numPr>
      <w:adjustRightInd w:val="0"/>
      <w:spacing w:after="120"/>
      <w:textAlignment w:val="baseline"/>
    </w:pPr>
    <w:rPr>
      <w:rFonts w:cs="Arial"/>
      <w:sz w:val="22"/>
    </w:rPr>
  </w:style>
  <w:style w:type="numbering" w:styleId="111111">
    <w:name w:val="Outline List 2"/>
    <w:basedOn w:val="KeineListe"/>
    <w:rsid w:val="00FB5925"/>
    <w:pPr>
      <w:numPr>
        <w:numId w:val="33"/>
      </w:numPr>
    </w:pPr>
  </w:style>
  <w:style w:type="paragraph" w:styleId="Kommentarthema">
    <w:name w:val="annotation subject"/>
    <w:basedOn w:val="Kommentartext"/>
    <w:next w:val="Kommentartext"/>
    <w:link w:val="KommentarthemaZchn"/>
    <w:rsid w:val="0037682B"/>
    <w:rPr>
      <w:b/>
      <w:bCs/>
    </w:rPr>
  </w:style>
  <w:style w:type="character" w:customStyle="1" w:styleId="KommentartextZchn">
    <w:name w:val="Kommentartext Zchn"/>
    <w:link w:val="Kommentartext"/>
    <w:semiHidden/>
    <w:rsid w:val="0037682B"/>
    <w:rPr>
      <w:rFonts w:ascii="Arial" w:hAnsi="Arial"/>
    </w:rPr>
  </w:style>
  <w:style w:type="character" w:customStyle="1" w:styleId="KommentarthemaZchn">
    <w:name w:val="Kommentarthema Zchn"/>
    <w:link w:val="Kommentarthema"/>
    <w:rsid w:val="0037682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crosoft%20Office\Vorlagen\dok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doku.dot</Template>
  <TotalTime>0</TotalTime>
  <Pages>5</Pages>
  <Words>865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INKA Berichtswesen - Anwenderhandbuch</vt:lpstr>
    </vt:vector>
  </TitlesOfParts>
  <Company>verantwortlich: OFD Hannover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INKA Berichtswesen - Anwenderhandbuch</dc:title>
  <dc:subject/>
  <dc:creator>itwh GmbH, Hannover</dc:creator>
  <cp:keywords/>
  <dc:description>&lt;project = i:\projekte\1218-isy\bericht\doku\online\inka.hpj&gt;</dc:description>
  <cp:lastModifiedBy>Siegmund Maciossek </cp:lastModifiedBy>
  <cp:revision>2</cp:revision>
  <cp:lastPrinted>2009-10-26T15:28:00Z</cp:lastPrinted>
  <dcterms:created xsi:type="dcterms:W3CDTF">2020-09-14T11:29:00Z</dcterms:created>
  <dcterms:modified xsi:type="dcterms:W3CDTF">2020-09-14T11:29:00Z</dcterms:modified>
</cp:coreProperties>
</file>